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png" ContentType="image/png"/>
  <Default Extension="rels" ContentType="application/vnd.openxmlformats-package.relationships+xml"/>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47E64AA7" w14:textId="77777777" w:rsidTr="00D74AE1">
        <w:trPr>
          <w:trHeight w:hRule="exact" w:val="2948"/>
        </w:trPr>
        <w:tc>
          <w:tcPr>
            <w:tcW w:w="11185" w:type="dxa"/>
            <w:vAlign w:val="center"/>
          </w:tcPr>
          <w:p w14:paraId="64F5E1DA" w14:textId="659F65E5" w:rsidR="00974E99" w:rsidRPr="00974E99" w:rsidRDefault="00974E99" w:rsidP="006E0DE0">
            <w:pPr>
              <w:pStyle w:val="Documenttype"/>
            </w:pPr>
            <w:r w:rsidRPr="00974E99">
              <w:t xml:space="preserve">IALA </w:t>
            </w:r>
            <w:r w:rsidR="0093492E">
              <w:t>G</w:t>
            </w:r>
            <w:r w:rsidR="00722236">
              <w:t>uideline</w:t>
            </w:r>
          </w:p>
        </w:tc>
      </w:tr>
    </w:tbl>
    <w:p w14:paraId="68CAB611" w14:textId="77777777" w:rsidR="008972C3" w:rsidRDefault="008972C3" w:rsidP="003274DB"/>
    <w:p w14:paraId="43B79C5E" w14:textId="19202B79" w:rsidR="00D74AE1" w:rsidRDefault="00D74AE1" w:rsidP="003274DB"/>
    <w:p w14:paraId="48AC876B" w14:textId="7E9CDAB4" w:rsidR="0093492E" w:rsidRDefault="0026038D" w:rsidP="0026038D">
      <w:pPr>
        <w:pStyle w:val="Documentnumber"/>
      </w:pPr>
      <w:r>
        <w:t>1</w:t>
      </w:r>
      <w:r w:rsidR="00ED4450">
        <w:t>099</w:t>
      </w:r>
    </w:p>
    <w:p w14:paraId="6593377F" w14:textId="77777777" w:rsidR="0026038D" w:rsidRDefault="0026038D" w:rsidP="003274DB"/>
    <w:p w14:paraId="75F69517" w14:textId="0EF217A9" w:rsidR="00776004" w:rsidRPr="00D514A5" w:rsidRDefault="00D514A5" w:rsidP="00D514A5">
      <w:pPr>
        <w:pStyle w:val="Documentname"/>
      </w:pPr>
      <w:r w:rsidRPr="00D514A5">
        <w:t>The Hydrostatic design of buoys</w:t>
      </w:r>
    </w:p>
    <w:p w14:paraId="16C15B39" w14:textId="77777777" w:rsidR="00CF49CC" w:rsidRDefault="00CF49CC" w:rsidP="00D74AE1"/>
    <w:p w14:paraId="7AF35B35" w14:textId="77777777" w:rsidR="004E0BBB" w:rsidRDefault="004E0BBB" w:rsidP="00D74AE1"/>
    <w:p w14:paraId="64FF0A58" w14:textId="77777777" w:rsidR="004E0BBB" w:rsidRDefault="004E0BBB" w:rsidP="00D74AE1"/>
    <w:p w14:paraId="273CC92E" w14:textId="77777777" w:rsidR="004E0BBB" w:rsidRDefault="004E0BBB" w:rsidP="00D74AE1"/>
    <w:p w14:paraId="61FEC32C" w14:textId="77777777" w:rsidR="004E0BBB" w:rsidRDefault="004E0BBB" w:rsidP="00D74AE1"/>
    <w:p w14:paraId="05926A8C" w14:textId="77777777" w:rsidR="004E0BBB" w:rsidRDefault="004E0BBB" w:rsidP="00D74AE1"/>
    <w:p w14:paraId="5D0E1E20" w14:textId="77777777" w:rsidR="004E0BBB" w:rsidRDefault="004E0BBB" w:rsidP="00D74AE1"/>
    <w:p w14:paraId="01A6A458" w14:textId="77777777" w:rsidR="004E0BBB" w:rsidRDefault="004E0BBB" w:rsidP="00D74AE1"/>
    <w:p w14:paraId="70FB7AF7" w14:textId="77777777" w:rsidR="004E0BBB" w:rsidRDefault="004E0BBB" w:rsidP="00D74AE1"/>
    <w:p w14:paraId="7AA93C01" w14:textId="77777777" w:rsidR="004E0BBB" w:rsidRDefault="004E0BBB" w:rsidP="00D74AE1"/>
    <w:p w14:paraId="496FFBDB" w14:textId="77777777" w:rsidR="004E0BBB" w:rsidRDefault="004E0BBB" w:rsidP="00D74AE1"/>
    <w:p w14:paraId="681DE662" w14:textId="77777777" w:rsidR="004E0BBB" w:rsidRDefault="004E0BBB" w:rsidP="00D74AE1"/>
    <w:p w14:paraId="5E1C3808" w14:textId="77777777" w:rsidR="004E0BBB" w:rsidRDefault="004E0BBB" w:rsidP="00D74AE1"/>
    <w:p w14:paraId="7B9E8376" w14:textId="77777777" w:rsidR="004E0BBB" w:rsidRDefault="004E0BBB" w:rsidP="00D74AE1"/>
    <w:p w14:paraId="0B26500A" w14:textId="77777777" w:rsidR="004E0BBB" w:rsidRDefault="004E0BBB" w:rsidP="00D74AE1"/>
    <w:p w14:paraId="57D94102" w14:textId="77777777" w:rsidR="004E0BBB" w:rsidRDefault="004E0BBB" w:rsidP="00D74AE1"/>
    <w:p w14:paraId="449FDE77" w14:textId="77777777" w:rsidR="004E0BBB" w:rsidRDefault="004E0BBB" w:rsidP="00D74AE1"/>
    <w:p w14:paraId="4E9447F9" w14:textId="77777777" w:rsidR="00734BC6" w:rsidRDefault="00734BC6" w:rsidP="00D74AE1"/>
    <w:p w14:paraId="0D94A579" w14:textId="77777777" w:rsidR="004E0BBB" w:rsidRDefault="004E0BBB" w:rsidP="00D74AE1"/>
    <w:p w14:paraId="1A9CCE3A" w14:textId="77777777" w:rsidR="004E0BBB" w:rsidRDefault="004E0BBB" w:rsidP="00D74AE1"/>
    <w:p w14:paraId="0CA0548D" w14:textId="77777777" w:rsidR="004E0BBB" w:rsidRDefault="004E0BBB" w:rsidP="00D74AE1"/>
    <w:p w14:paraId="7DD851A7" w14:textId="77777777" w:rsidR="004E0BBB" w:rsidRDefault="004E0BBB" w:rsidP="00D74AE1"/>
    <w:p w14:paraId="6EC168DA" w14:textId="77777777" w:rsidR="004E0BBB" w:rsidRDefault="004E0BBB" w:rsidP="00D74AE1"/>
    <w:p w14:paraId="0CE076B3" w14:textId="77777777" w:rsidR="004E0BBB" w:rsidRDefault="004E0BBB" w:rsidP="00D74AE1"/>
    <w:p w14:paraId="1A365C1D" w14:textId="77777777" w:rsidR="004E0BBB" w:rsidRDefault="004E0BBB" w:rsidP="00D74AE1"/>
    <w:p w14:paraId="552D5F67" w14:textId="77777777" w:rsidR="004E0BBB" w:rsidRDefault="004E0BBB" w:rsidP="00D74AE1"/>
    <w:p w14:paraId="48B1E369" w14:textId="0C080501" w:rsidR="004E0BBB" w:rsidRDefault="004E0BBB" w:rsidP="004E0BBB">
      <w:pPr>
        <w:pStyle w:val="Editionnumber"/>
      </w:pPr>
      <w:r>
        <w:t>Edition 1.0</w:t>
      </w:r>
    </w:p>
    <w:p w14:paraId="6B6E09AF" w14:textId="01D98209" w:rsidR="004E0BBB" w:rsidRDefault="00ED4450" w:rsidP="004E0BBB">
      <w:pPr>
        <w:pStyle w:val="Documentdate"/>
      </w:pPr>
      <w:r>
        <w:t>May 2013</w:t>
      </w:r>
    </w:p>
    <w:p w14:paraId="5794C070" w14:textId="77777777" w:rsidR="00BC27F6" w:rsidRDefault="00BC27F6" w:rsidP="00D74AE1">
      <w:pPr>
        <w:sectPr w:rsidR="00BC27F6"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2C4D6AD3" w14:textId="1E878B86"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430D3EB5" w14:textId="77777777" w:rsidTr="005E4659">
        <w:tc>
          <w:tcPr>
            <w:tcW w:w="1908" w:type="dxa"/>
          </w:tcPr>
          <w:p w14:paraId="3107F566" w14:textId="77777777" w:rsidR="00914E26" w:rsidRPr="00460028" w:rsidRDefault="00914E26" w:rsidP="00414698">
            <w:pPr>
              <w:pStyle w:val="Tableheading"/>
            </w:pPr>
            <w:r w:rsidRPr="00460028">
              <w:t>Date</w:t>
            </w:r>
          </w:p>
        </w:tc>
        <w:tc>
          <w:tcPr>
            <w:tcW w:w="3576" w:type="dxa"/>
          </w:tcPr>
          <w:p w14:paraId="195E253F" w14:textId="77777777" w:rsidR="00914E26" w:rsidRPr="00460028" w:rsidRDefault="00914E26" w:rsidP="00414698">
            <w:pPr>
              <w:pStyle w:val="Tableheading"/>
            </w:pPr>
            <w:r w:rsidRPr="00460028">
              <w:t>Page / Section Revised</w:t>
            </w:r>
          </w:p>
        </w:tc>
        <w:tc>
          <w:tcPr>
            <w:tcW w:w="5001" w:type="dxa"/>
          </w:tcPr>
          <w:p w14:paraId="4BC79789" w14:textId="77777777" w:rsidR="00914E26" w:rsidRPr="00460028" w:rsidRDefault="00914E26" w:rsidP="00414698">
            <w:pPr>
              <w:pStyle w:val="Tableheading"/>
            </w:pPr>
            <w:r w:rsidRPr="00460028">
              <w:t>Requirement for Revision</w:t>
            </w:r>
          </w:p>
        </w:tc>
      </w:tr>
      <w:tr w:rsidR="005E4659" w:rsidRPr="00460028" w14:paraId="6C9FFC42" w14:textId="77777777" w:rsidTr="005E4659">
        <w:trPr>
          <w:trHeight w:val="851"/>
        </w:trPr>
        <w:tc>
          <w:tcPr>
            <w:tcW w:w="1908" w:type="dxa"/>
            <w:vAlign w:val="center"/>
          </w:tcPr>
          <w:p w14:paraId="6E2B7AB8" w14:textId="77777777" w:rsidR="00914E26" w:rsidRPr="00C27E08" w:rsidRDefault="00914E26" w:rsidP="00914E26">
            <w:pPr>
              <w:pStyle w:val="Tabletext"/>
            </w:pPr>
          </w:p>
        </w:tc>
        <w:tc>
          <w:tcPr>
            <w:tcW w:w="3576" w:type="dxa"/>
            <w:vAlign w:val="center"/>
          </w:tcPr>
          <w:p w14:paraId="150FE44D" w14:textId="77777777" w:rsidR="00914E26" w:rsidRPr="00C27E08" w:rsidRDefault="00914E26" w:rsidP="00914E26">
            <w:pPr>
              <w:pStyle w:val="Tabletext"/>
            </w:pPr>
          </w:p>
        </w:tc>
        <w:tc>
          <w:tcPr>
            <w:tcW w:w="5001" w:type="dxa"/>
            <w:vAlign w:val="center"/>
          </w:tcPr>
          <w:p w14:paraId="1DB61067" w14:textId="77777777" w:rsidR="00914E26" w:rsidRPr="00460028" w:rsidRDefault="00914E26" w:rsidP="00914E26">
            <w:pPr>
              <w:pStyle w:val="Tabletext"/>
            </w:pPr>
          </w:p>
        </w:tc>
      </w:tr>
      <w:tr w:rsidR="005E4659" w:rsidRPr="00460028" w14:paraId="1B9351AC" w14:textId="77777777" w:rsidTr="005E4659">
        <w:trPr>
          <w:trHeight w:val="851"/>
        </w:trPr>
        <w:tc>
          <w:tcPr>
            <w:tcW w:w="1908" w:type="dxa"/>
            <w:vAlign w:val="center"/>
          </w:tcPr>
          <w:p w14:paraId="509D5CB2" w14:textId="77777777" w:rsidR="00914E26" w:rsidRPr="00460028" w:rsidRDefault="00914E26" w:rsidP="00914E26">
            <w:pPr>
              <w:pStyle w:val="Tabletext"/>
            </w:pPr>
          </w:p>
        </w:tc>
        <w:tc>
          <w:tcPr>
            <w:tcW w:w="3576" w:type="dxa"/>
            <w:vAlign w:val="center"/>
          </w:tcPr>
          <w:p w14:paraId="3FFA0815" w14:textId="77777777" w:rsidR="00914E26" w:rsidRPr="00460028" w:rsidRDefault="00914E26" w:rsidP="00914E26">
            <w:pPr>
              <w:pStyle w:val="Tabletext"/>
            </w:pPr>
          </w:p>
        </w:tc>
        <w:tc>
          <w:tcPr>
            <w:tcW w:w="5001" w:type="dxa"/>
            <w:vAlign w:val="center"/>
          </w:tcPr>
          <w:p w14:paraId="7614EB49" w14:textId="77777777" w:rsidR="00914E26" w:rsidRPr="00460028" w:rsidRDefault="00914E26" w:rsidP="00914E26">
            <w:pPr>
              <w:pStyle w:val="Tabletext"/>
            </w:pPr>
          </w:p>
        </w:tc>
      </w:tr>
      <w:tr w:rsidR="005E4659" w:rsidRPr="00460028" w14:paraId="43EE0388" w14:textId="77777777" w:rsidTr="005E4659">
        <w:trPr>
          <w:trHeight w:val="851"/>
        </w:trPr>
        <w:tc>
          <w:tcPr>
            <w:tcW w:w="1908" w:type="dxa"/>
            <w:vAlign w:val="center"/>
          </w:tcPr>
          <w:p w14:paraId="7DB0FA96" w14:textId="77777777" w:rsidR="00914E26" w:rsidRPr="00460028" w:rsidRDefault="00914E26" w:rsidP="00914E26">
            <w:pPr>
              <w:pStyle w:val="Tabletext"/>
            </w:pPr>
          </w:p>
        </w:tc>
        <w:tc>
          <w:tcPr>
            <w:tcW w:w="3576" w:type="dxa"/>
            <w:vAlign w:val="center"/>
          </w:tcPr>
          <w:p w14:paraId="098A5B29" w14:textId="77777777" w:rsidR="00914E26" w:rsidRPr="00460028" w:rsidRDefault="00914E26" w:rsidP="00914E26">
            <w:pPr>
              <w:pStyle w:val="Tabletext"/>
            </w:pPr>
          </w:p>
        </w:tc>
        <w:tc>
          <w:tcPr>
            <w:tcW w:w="5001" w:type="dxa"/>
            <w:vAlign w:val="center"/>
          </w:tcPr>
          <w:p w14:paraId="1BD7E161" w14:textId="77777777" w:rsidR="00914E26" w:rsidRPr="00460028" w:rsidRDefault="00914E26" w:rsidP="00914E26">
            <w:pPr>
              <w:pStyle w:val="Tabletext"/>
            </w:pPr>
          </w:p>
        </w:tc>
      </w:tr>
      <w:tr w:rsidR="005E4659" w:rsidRPr="00460028" w14:paraId="73C40370" w14:textId="77777777" w:rsidTr="005E4659">
        <w:trPr>
          <w:trHeight w:val="851"/>
        </w:trPr>
        <w:tc>
          <w:tcPr>
            <w:tcW w:w="1908" w:type="dxa"/>
            <w:vAlign w:val="center"/>
          </w:tcPr>
          <w:p w14:paraId="1D0A4237" w14:textId="77777777" w:rsidR="00914E26" w:rsidRPr="00460028" w:rsidRDefault="00914E26" w:rsidP="00914E26">
            <w:pPr>
              <w:pStyle w:val="Tabletext"/>
            </w:pPr>
          </w:p>
        </w:tc>
        <w:tc>
          <w:tcPr>
            <w:tcW w:w="3576" w:type="dxa"/>
            <w:vAlign w:val="center"/>
          </w:tcPr>
          <w:p w14:paraId="2D9AE83C" w14:textId="77777777" w:rsidR="00914E26" w:rsidRPr="00460028" w:rsidRDefault="00914E26" w:rsidP="00914E26">
            <w:pPr>
              <w:pStyle w:val="Tabletext"/>
            </w:pPr>
          </w:p>
        </w:tc>
        <w:tc>
          <w:tcPr>
            <w:tcW w:w="5001" w:type="dxa"/>
            <w:vAlign w:val="center"/>
          </w:tcPr>
          <w:p w14:paraId="2ACC1EBD" w14:textId="77777777" w:rsidR="00914E26" w:rsidRPr="00460028" w:rsidRDefault="00914E26" w:rsidP="00914E26">
            <w:pPr>
              <w:pStyle w:val="Tabletext"/>
            </w:pPr>
          </w:p>
        </w:tc>
      </w:tr>
      <w:tr w:rsidR="005E4659" w:rsidRPr="00460028" w14:paraId="50D639EB" w14:textId="77777777" w:rsidTr="005E4659">
        <w:trPr>
          <w:trHeight w:val="851"/>
        </w:trPr>
        <w:tc>
          <w:tcPr>
            <w:tcW w:w="1908" w:type="dxa"/>
            <w:vAlign w:val="center"/>
          </w:tcPr>
          <w:p w14:paraId="41C4C42B" w14:textId="77777777" w:rsidR="00914E26" w:rsidRPr="00460028" w:rsidRDefault="00914E26" w:rsidP="00914E26">
            <w:pPr>
              <w:pStyle w:val="Tabletext"/>
            </w:pPr>
          </w:p>
        </w:tc>
        <w:tc>
          <w:tcPr>
            <w:tcW w:w="3576" w:type="dxa"/>
            <w:vAlign w:val="center"/>
          </w:tcPr>
          <w:p w14:paraId="34A66F6D" w14:textId="77777777" w:rsidR="00914E26" w:rsidRPr="00460028" w:rsidRDefault="00914E26" w:rsidP="00914E26">
            <w:pPr>
              <w:pStyle w:val="Tabletext"/>
            </w:pPr>
          </w:p>
        </w:tc>
        <w:tc>
          <w:tcPr>
            <w:tcW w:w="5001" w:type="dxa"/>
            <w:vAlign w:val="center"/>
          </w:tcPr>
          <w:p w14:paraId="700D7F36" w14:textId="77777777" w:rsidR="00914E26" w:rsidRPr="00460028" w:rsidRDefault="00914E26" w:rsidP="00914E26">
            <w:pPr>
              <w:pStyle w:val="Tabletext"/>
            </w:pPr>
          </w:p>
        </w:tc>
      </w:tr>
      <w:tr w:rsidR="005E4659" w:rsidRPr="00460028" w14:paraId="77E709EA" w14:textId="77777777" w:rsidTr="005E4659">
        <w:trPr>
          <w:trHeight w:val="851"/>
        </w:trPr>
        <w:tc>
          <w:tcPr>
            <w:tcW w:w="1908" w:type="dxa"/>
            <w:vAlign w:val="center"/>
          </w:tcPr>
          <w:p w14:paraId="4578DD96" w14:textId="77777777" w:rsidR="00914E26" w:rsidRPr="00460028" w:rsidRDefault="00914E26" w:rsidP="00914E26">
            <w:pPr>
              <w:pStyle w:val="Tabletext"/>
            </w:pPr>
          </w:p>
        </w:tc>
        <w:tc>
          <w:tcPr>
            <w:tcW w:w="3576" w:type="dxa"/>
            <w:vAlign w:val="center"/>
          </w:tcPr>
          <w:p w14:paraId="48D9AEF0" w14:textId="77777777" w:rsidR="00914E26" w:rsidRPr="00460028" w:rsidRDefault="00914E26" w:rsidP="00914E26">
            <w:pPr>
              <w:pStyle w:val="Tabletext"/>
            </w:pPr>
          </w:p>
        </w:tc>
        <w:tc>
          <w:tcPr>
            <w:tcW w:w="5001" w:type="dxa"/>
            <w:vAlign w:val="center"/>
          </w:tcPr>
          <w:p w14:paraId="62191928" w14:textId="77777777" w:rsidR="00914E26" w:rsidRPr="00460028" w:rsidRDefault="00914E26" w:rsidP="00914E26">
            <w:pPr>
              <w:pStyle w:val="Tabletext"/>
            </w:pPr>
          </w:p>
        </w:tc>
      </w:tr>
      <w:tr w:rsidR="005E4659" w:rsidRPr="00460028" w14:paraId="5CE7C674" w14:textId="77777777" w:rsidTr="005E4659">
        <w:trPr>
          <w:trHeight w:val="851"/>
        </w:trPr>
        <w:tc>
          <w:tcPr>
            <w:tcW w:w="1908" w:type="dxa"/>
            <w:vAlign w:val="center"/>
          </w:tcPr>
          <w:p w14:paraId="458C1F89" w14:textId="77777777" w:rsidR="00914E26" w:rsidRPr="00460028" w:rsidRDefault="00914E26" w:rsidP="00914E26">
            <w:pPr>
              <w:pStyle w:val="Tabletext"/>
            </w:pPr>
          </w:p>
        </w:tc>
        <w:tc>
          <w:tcPr>
            <w:tcW w:w="3576" w:type="dxa"/>
            <w:vAlign w:val="center"/>
          </w:tcPr>
          <w:p w14:paraId="2BA2AD74" w14:textId="77777777" w:rsidR="00914E26" w:rsidRPr="00460028" w:rsidRDefault="00914E26" w:rsidP="00914E26">
            <w:pPr>
              <w:pStyle w:val="Tabletext"/>
            </w:pPr>
          </w:p>
        </w:tc>
        <w:tc>
          <w:tcPr>
            <w:tcW w:w="5001" w:type="dxa"/>
            <w:vAlign w:val="center"/>
          </w:tcPr>
          <w:p w14:paraId="1AE4F716" w14:textId="77777777" w:rsidR="00914E26" w:rsidRPr="00460028" w:rsidRDefault="00914E26" w:rsidP="00914E26">
            <w:pPr>
              <w:pStyle w:val="Tabletext"/>
            </w:pPr>
          </w:p>
        </w:tc>
      </w:tr>
    </w:tbl>
    <w:p w14:paraId="584BE115" w14:textId="10FBC064" w:rsidR="00914E26" w:rsidRDefault="00914E26" w:rsidP="00D74AE1"/>
    <w:p w14:paraId="429097EE" w14:textId="77777777" w:rsidR="005E4659" w:rsidRDefault="005E4659" w:rsidP="00914E26">
      <w:pPr>
        <w:spacing w:after="200" w:line="276" w:lineRule="auto"/>
        <w:sectPr w:rsidR="005E4659" w:rsidSect="00C716E5">
          <w:headerReference w:type="default" r:id="rId13"/>
          <w:footerReference w:type="default" r:id="rId14"/>
          <w:pgSz w:w="11906" w:h="16838" w:code="9"/>
          <w:pgMar w:top="567" w:right="794" w:bottom="567" w:left="907" w:header="567" w:footer="850" w:gutter="0"/>
          <w:cols w:space="708"/>
          <w:docGrid w:linePitch="360"/>
        </w:sectPr>
      </w:pPr>
    </w:p>
    <w:p w14:paraId="229686EC" w14:textId="77777777" w:rsidR="006B24C0"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6B24C0" w:rsidRPr="008B571A">
        <w:t>1.</w:t>
      </w:r>
      <w:r w:rsidR="006B24C0">
        <w:rPr>
          <w:rFonts w:eastAsiaTheme="minorEastAsia"/>
          <w:b w:val="0"/>
          <w:color w:val="auto"/>
          <w:sz w:val="24"/>
          <w:szCs w:val="24"/>
          <w:lang w:val="en-US"/>
        </w:rPr>
        <w:tab/>
      </w:r>
      <w:r w:rsidR="006B24C0" w:rsidRPr="008B571A">
        <w:t>PURPOSE</w:t>
      </w:r>
      <w:r w:rsidR="006B24C0">
        <w:tab/>
      </w:r>
      <w:r w:rsidR="006B24C0">
        <w:fldChar w:fldCharType="begin"/>
      </w:r>
      <w:r w:rsidR="006B24C0">
        <w:instrText xml:space="preserve"> PAGEREF _Toc445816148 \h </w:instrText>
      </w:r>
      <w:r w:rsidR="006B24C0">
        <w:fldChar w:fldCharType="separate"/>
      </w:r>
      <w:r w:rsidR="006B24C0">
        <w:t>6</w:t>
      </w:r>
      <w:r w:rsidR="006B24C0">
        <w:fldChar w:fldCharType="end"/>
      </w:r>
    </w:p>
    <w:p w14:paraId="03C2D59E" w14:textId="77777777" w:rsidR="006B24C0" w:rsidRDefault="006B24C0">
      <w:pPr>
        <w:pStyle w:val="TOC1"/>
        <w:rPr>
          <w:rFonts w:eastAsiaTheme="minorEastAsia"/>
          <w:b w:val="0"/>
          <w:color w:val="auto"/>
          <w:sz w:val="24"/>
          <w:szCs w:val="24"/>
          <w:lang w:val="en-US"/>
        </w:rPr>
      </w:pPr>
      <w:r w:rsidRPr="008B571A">
        <w:t>2.</w:t>
      </w:r>
      <w:r>
        <w:rPr>
          <w:rFonts w:eastAsiaTheme="minorEastAsia"/>
          <w:b w:val="0"/>
          <w:color w:val="auto"/>
          <w:sz w:val="24"/>
          <w:szCs w:val="24"/>
          <w:lang w:val="en-US"/>
        </w:rPr>
        <w:tab/>
      </w:r>
      <w:r w:rsidRPr="008B571A">
        <w:t>SCOPE</w:t>
      </w:r>
      <w:r>
        <w:tab/>
      </w:r>
      <w:r>
        <w:fldChar w:fldCharType="begin"/>
      </w:r>
      <w:r>
        <w:instrText xml:space="preserve"> PAGEREF _Toc445816149 \h </w:instrText>
      </w:r>
      <w:r>
        <w:fldChar w:fldCharType="separate"/>
      </w:r>
      <w:r>
        <w:t>6</w:t>
      </w:r>
      <w:r>
        <w:fldChar w:fldCharType="end"/>
      </w:r>
    </w:p>
    <w:p w14:paraId="6489C59E" w14:textId="77777777" w:rsidR="006B24C0" w:rsidRDefault="006B24C0">
      <w:pPr>
        <w:pStyle w:val="TOC1"/>
        <w:rPr>
          <w:rFonts w:eastAsiaTheme="minorEastAsia"/>
          <w:b w:val="0"/>
          <w:color w:val="auto"/>
          <w:sz w:val="24"/>
          <w:szCs w:val="24"/>
          <w:lang w:val="en-US"/>
        </w:rPr>
      </w:pPr>
      <w:r w:rsidRPr="008B571A">
        <w:t>3.</w:t>
      </w:r>
      <w:r>
        <w:rPr>
          <w:rFonts w:eastAsiaTheme="minorEastAsia"/>
          <w:b w:val="0"/>
          <w:color w:val="auto"/>
          <w:sz w:val="24"/>
          <w:szCs w:val="24"/>
          <w:lang w:val="en-US"/>
        </w:rPr>
        <w:tab/>
      </w:r>
      <w:r w:rsidRPr="008B571A">
        <w:t>INTRODUCTION</w:t>
      </w:r>
      <w:r>
        <w:tab/>
      </w:r>
      <w:r>
        <w:fldChar w:fldCharType="begin"/>
      </w:r>
      <w:r>
        <w:instrText xml:space="preserve"> PAGEREF _Toc445816150 \h </w:instrText>
      </w:r>
      <w:r>
        <w:fldChar w:fldCharType="separate"/>
      </w:r>
      <w:r>
        <w:t>6</w:t>
      </w:r>
      <w:r>
        <w:fldChar w:fldCharType="end"/>
      </w:r>
    </w:p>
    <w:p w14:paraId="146F3995" w14:textId="77777777" w:rsidR="006B24C0" w:rsidRDefault="006B24C0">
      <w:pPr>
        <w:pStyle w:val="TOC1"/>
        <w:rPr>
          <w:rFonts w:eastAsiaTheme="minorEastAsia"/>
          <w:b w:val="0"/>
          <w:color w:val="auto"/>
          <w:sz w:val="24"/>
          <w:szCs w:val="24"/>
          <w:lang w:val="en-US"/>
        </w:rPr>
      </w:pPr>
      <w:r w:rsidRPr="008B571A">
        <w:t>4.</w:t>
      </w:r>
      <w:r>
        <w:rPr>
          <w:rFonts w:eastAsiaTheme="minorEastAsia"/>
          <w:b w:val="0"/>
          <w:color w:val="auto"/>
          <w:sz w:val="24"/>
          <w:szCs w:val="24"/>
          <w:lang w:val="en-US"/>
        </w:rPr>
        <w:tab/>
      </w:r>
      <w:r w:rsidRPr="008B571A">
        <w:t>BUOYANCY</w:t>
      </w:r>
      <w:r>
        <w:tab/>
      </w:r>
      <w:r>
        <w:fldChar w:fldCharType="begin"/>
      </w:r>
      <w:r>
        <w:instrText xml:space="preserve"> PAGEREF _Toc445816151 \h </w:instrText>
      </w:r>
      <w:r>
        <w:fldChar w:fldCharType="separate"/>
      </w:r>
      <w:r>
        <w:t>7</w:t>
      </w:r>
      <w:r>
        <w:fldChar w:fldCharType="end"/>
      </w:r>
    </w:p>
    <w:p w14:paraId="0A00D449" w14:textId="77777777" w:rsidR="006B24C0" w:rsidRDefault="006B24C0">
      <w:pPr>
        <w:pStyle w:val="TOC1"/>
        <w:rPr>
          <w:rFonts w:eastAsiaTheme="minorEastAsia"/>
          <w:b w:val="0"/>
          <w:color w:val="auto"/>
          <w:sz w:val="24"/>
          <w:szCs w:val="24"/>
          <w:lang w:val="en-US"/>
        </w:rPr>
      </w:pPr>
      <w:r w:rsidRPr="008B571A">
        <w:t>5.</w:t>
      </w:r>
      <w:r>
        <w:rPr>
          <w:rFonts w:eastAsiaTheme="minorEastAsia"/>
          <w:b w:val="0"/>
          <w:color w:val="auto"/>
          <w:sz w:val="24"/>
          <w:szCs w:val="24"/>
          <w:lang w:val="en-US"/>
        </w:rPr>
        <w:tab/>
      </w:r>
      <w:r w:rsidRPr="008B571A">
        <w:t>Stability</w:t>
      </w:r>
      <w:r>
        <w:tab/>
      </w:r>
      <w:r>
        <w:fldChar w:fldCharType="begin"/>
      </w:r>
      <w:r>
        <w:instrText xml:space="preserve"> PAGEREF _Toc445816152 \h </w:instrText>
      </w:r>
      <w:r>
        <w:fldChar w:fldCharType="separate"/>
      </w:r>
      <w:r>
        <w:t>8</w:t>
      </w:r>
      <w:r>
        <w:fldChar w:fldCharType="end"/>
      </w:r>
    </w:p>
    <w:p w14:paraId="5CDCAF1D" w14:textId="77777777" w:rsidR="006B24C0" w:rsidRDefault="006B24C0">
      <w:pPr>
        <w:pStyle w:val="TOC1"/>
        <w:rPr>
          <w:rFonts w:eastAsiaTheme="minorEastAsia"/>
          <w:b w:val="0"/>
          <w:color w:val="auto"/>
          <w:sz w:val="24"/>
          <w:szCs w:val="24"/>
          <w:lang w:val="en-US"/>
        </w:rPr>
      </w:pPr>
      <w:r w:rsidRPr="008B571A">
        <w:t>6.</w:t>
      </w:r>
      <w:r>
        <w:rPr>
          <w:rFonts w:eastAsiaTheme="minorEastAsia"/>
          <w:b w:val="0"/>
          <w:color w:val="auto"/>
          <w:sz w:val="24"/>
          <w:szCs w:val="24"/>
          <w:lang w:val="en-US"/>
        </w:rPr>
        <w:tab/>
      </w:r>
      <w:r w:rsidRPr="008B571A">
        <w:t>Definition - Units – Notation</w:t>
      </w:r>
      <w:r>
        <w:tab/>
      </w:r>
      <w:r>
        <w:fldChar w:fldCharType="begin"/>
      </w:r>
      <w:r>
        <w:instrText xml:space="preserve"> PAGEREF _Toc445816153 \h </w:instrText>
      </w:r>
      <w:r>
        <w:fldChar w:fldCharType="separate"/>
      </w:r>
      <w:r>
        <w:t>8</w:t>
      </w:r>
      <w:r>
        <w:fldChar w:fldCharType="end"/>
      </w:r>
    </w:p>
    <w:p w14:paraId="1936C706" w14:textId="77777777" w:rsidR="006B24C0" w:rsidRDefault="006B24C0">
      <w:pPr>
        <w:pStyle w:val="TOC2"/>
        <w:rPr>
          <w:rFonts w:eastAsiaTheme="minorEastAsia"/>
          <w:color w:val="auto"/>
          <w:sz w:val="24"/>
          <w:szCs w:val="24"/>
          <w:lang w:val="en-US"/>
        </w:rPr>
      </w:pPr>
      <w:r w:rsidRPr="008B571A">
        <w:t>6.1.</w:t>
      </w:r>
      <w:r>
        <w:rPr>
          <w:rFonts w:eastAsiaTheme="minorEastAsia"/>
          <w:color w:val="auto"/>
          <w:sz w:val="24"/>
          <w:szCs w:val="24"/>
          <w:lang w:val="en-US"/>
        </w:rPr>
        <w:tab/>
      </w:r>
      <w:r w:rsidRPr="008B571A">
        <w:t>Movement of a buoy</w:t>
      </w:r>
      <w:r>
        <w:tab/>
      </w:r>
      <w:r>
        <w:fldChar w:fldCharType="begin"/>
      </w:r>
      <w:r>
        <w:instrText xml:space="preserve"> PAGEREF _Toc445816154 \h </w:instrText>
      </w:r>
      <w:r>
        <w:fldChar w:fldCharType="separate"/>
      </w:r>
      <w:r>
        <w:t>8</w:t>
      </w:r>
      <w:r>
        <w:fldChar w:fldCharType="end"/>
      </w:r>
    </w:p>
    <w:p w14:paraId="657E02B3" w14:textId="77777777" w:rsidR="006B24C0" w:rsidRDefault="006B24C0">
      <w:pPr>
        <w:pStyle w:val="TOC2"/>
        <w:rPr>
          <w:rFonts w:eastAsiaTheme="minorEastAsia"/>
          <w:color w:val="auto"/>
          <w:sz w:val="24"/>
          <w:szCs w:val="24"/>
          <w:lang w:val="en-US"/>
        </w:rPr>
      </w:pPr>
      <w:r w:rsidRPr="008B571A">
        <w:t>6.2.</w:t>
      </w:r>
      <w:r>
        <w:rPr>
          <w:rFonts w:eastAsiaTheme="minorEastAsia"/>
          <w:color w:val="auto"/>
          <w:sz w:val="24"/>
          <w:szCs w:val="24"/>
          <w:lang w:val="en-US"/>
        </w:rPr>
        <w:tab/>
      </w:r>
      <w:r w:rsidRPr="008B571A">
        <w:t>Volume</w:t>
      </w:r>
      <w:r>
        <w:tab/>
      </w:r>
      <w:r>
        <w:fldChar w:fldCharType="begin"/>
      </w:r>
      <w:r>
        <w:instrText xml:space="preserve"> PAGEREF _Toc445816155 \h </w:instrText>
      </w:r>
      <w:r>
        <w:fldChar w:fldCharType="separate"/>
      </w:r>
      <w:r>
        <w:t>8</w:t>
      </w:r>
      <w:r>
        <w:fldChar w:fldCharType="end"/>
      </w:r>
    </w:p>
    <w:p w14:paraId="2E3A7ED8" w14:textId="77777777" w:rsidR="006B24C0" w:rsidRDefault="006B24C0">
      <w:pPr>
        <w:pStyle w:val="TOC2"/>
        <w:rPr>
          <w:rFonts w:eastAsiaTheme="minorEastAsia"/>
          <w:color w:val="auto"/>
          <w:sz w:val="24"/>
          <w:szCs w:val="24"/>
          <w:lang w:val="en-US"/>
        </w:rPr>
      </w:pPr>
      <w:r w:rsidRPr="008B571A">
        <w:t>6.3.</w:t>
      </w:r>
      <w:r>
        <w:rPr>
          <w:rFonts w:eastAsiaTheme="minorEastAsia"/>
          <w:color w:val="auto"/>
          <w:sz w:val="24"/>
          <w:szCs w:val="24"/>
          <w:lang w:val="en-US"/>
        </w:rPr>
        <w:tab/>
      </w:r>
      <w:r w:rsidRPr="008B571A">
        <w:t>Waterline</w:t>
      </w:r>
      <w:r>
        <w:tab/>
      </w:r>
      <w:r>
        <w:fldChar w:fldCharType="begin"/>
      </w:r>
      <w:r>
        <w:instrText xml:space="preserve"> PAGEREF _Toc445816156 \h </w:instrText>
      </w:r>
      <w:r>
        <w:fldChar w:fldCharType="separate"/>
      </w:r>
      <w:r>
        <w:t>9</w:t>
      </w:r>
      <w:r>
        <w:fldChar w:fldCharType="end"/>
      </w:r>
    </w:p>
    <w:p w14:paraId="1520FAF0" w14:textId="77777777" w:rsidR="006B24C0" w:rsidRDefault="006B24C0">
      <w:pPr>
        <w:pStyle w:val="TOC2"/>
        <w:rPr>
          <w:rFonts w:eastAsiaTheme="minorEastAsia"/>
          <w:color w:val="auto"/>
          <w:sz w:val="24"/>
          <w:szCs w:val="24"/>
          <w:lang w:val="en-US"/>
        </w:rPr>
      </w:pPr>
      <w:r w:rsidRPr="008B571A">
        <w:t>6.4.</w:t>
      </w:r>
      <w:r>
        <w:rPr>
          <w:rFonts w:eastAsiaTheme="minorEastAsia"/>
          <w:color w:val="auto"/>
          <w:sz w:val="24"/>
          <w:szCs w:val="24"/>
          <w:lang w:val="en-US"/>
        </w:rPr>
        <w:tab/>
      </w:r>
      <w:r w:rsidRPr="008B571A">
        <w:t>Diameter of the waterline</w:t>
      </w:r>
      <w:r>
        <w:tab/>
      </w:r>
      <w:r>
        <w:fldChar w:fldCharType="begin"/>
      </w:r>
      <w:r>
        <w:instrText xml:space="preserve"> PAGEREF _Toc445816157 \h </w:instrText>
      </w:r>
      <w:r>
        <w:fldChar w:fldCharType="separate"/>
      </w:r>
      <w:r>
        <w:t>9</w:t>
      </w:r>
      <w:r>
        <w:fldChar w:fldCharType="end"/>
      </w:r>
    </w:p>
    <w:p w14:paraId="2D479431" w14:textId="77777777" w:rsidR="006B24C0" w:rsidRDefault="006B24C0">
      <w:pPr>
        <w:pStyle w:val="TOC2"/>
        <w:rPr>
          <w:rFonts w:eastAsiaTheme="minorEastAsia"/>
          <w:color w:val="auto"/>
          <w:sz w:val="24"/>
          <w:szCs w:val="24"/>
          <w:lang w:val="en-US"/>
        </w:rPr>
      </w:pPr>
      <w:r w:rsidRPr="008B571A">
        <w:t>6.5.</w:t>
      </w:r>
      <w:r>
        <w:rPr>
          <w:rFonts w:eastAsiaTheme="minorEastAsia"/>
          <w:color w:val="auto"/>
          <w:sz w:val="24"/>
          <w:szCs w:val="24"/>
          <w:lang w:val="en-US"/>
        </w:rPr>
        <w:tab/>
      </w:r>
      <w:r w:rsidRPr="008B571A">
        <w:t>Water plane area</w:t>
      </w:r>
      <w:r>
        <w:tab/>
      </w:r>
      <w:r>
        <w:fldChar w:fldCharType="begin"/>
      </w:r>
      <w:r>
        <w:instrText xml:space="preserve"> PAGEREF _Toc445816158 \h </w:instrText>
      </w:r>
      <w:r>
        <w:fldChar w:fldCharType="separate"/>
      </w:r>
      <w:r>
        <w:t>9</w:t>
      </w:r>
      <w:r>
        <w:fldChar w:fldCharType="end"/>
      </w:r>
    </w:p>
    <w:p w14:paraId="2E0CEED3" w14:textId="77777777" w:rsidR="006B24C0" w:rsidRDefault="006B24C0">
      <w:pPr>
        <w:pStyle w:val="TOC2"/>
        <w:rPr>
          <w:rFonts w:eastAsiaTheme="minorEastAsia"/>
          <w:color w:val="auto"/>
          <w:sz w:val="24"/>
          <w:szCs w:val="24"/>
          <w:lang w:val="en-US"/>
        </w:rPr>
      </w:pPr>
      <w:r w:rsidRPr="008B571A">
        <w:t>6.6.</w:t>
      </w:r>
      <w:r>
        <w:rPr>
          <w:rFonts w:eastAsiaTheme="minorEastAsia"/>
          <w:color w:val="auto"/>
          <w:sz w:val="24"/>
          <w:szCs w:val="24"/>
          <w:lang w:val="en-US"/>
        </w:rPr>
        <w:tab/>
      </w:r>
      <w:r w:rsidRPr="008B571A">
        <w:t>Inertia of water plane</w:t>
      </w:r>
      <w:r>
        <w:tab/>
      </w:r>
      <w:r>
        <w:fldChar w:fldCharType="begin"/>
      </w:r>
      <w:r>
        <w:instrText xml:space="preserve"> PAGEREF _Toc445816159 \h </w:instrText>
      </w:r>
      <w:r>
        <w:fldChar w:fldCharType="separate"/>
      </w:r>
      <w:r>
        <w:t>9</w:t>
      </w:r>
      <w:r>
        <w:fldChar w:fldCharType="end"/>
      </w:r>
    </w:p>
    <w:p w14:paraId="4132D205" w14:textId="77777777" w:rsidR="006B24C0" w:rsidRDefault="006B24C0">
      <w:pPr>
        <w:pStyle w:val="TOC2"/>
        <w:rPr>
          <w:rFonts w:eastAsiaTheme="minorEastAsia"/>
          <w:color w:val="auto"/>
          <w:sz w:val="24"/>
          <w:szCs w:val="24"/>
          <w:lang w:val="en-US"/>
        </w:rPr>
      </w:pPr>
      <w:r w:rsidRPr="008B571A">
        <w:t>6.7.</w:t>
      </w:r>
      <w:r>
        <w:rPr>
          <w:rFonts w:eastAsiaTheme="minorEastAsia"/>
          <w:color w:val="auto"/>
          <w:sz w:val="24"/>
          <w:szCs w:val="24"/>
          <w:lang w:val="en-US"/>
        </w:rPr>
        <w:tab/>
      </w:r>
      <w:r>
        <w:t>Weight</w:t>
      </w:r>
      <w:r>
        <w:tab/>
      </w:r>
      <w:r>
        <w:fldChar w:fldCharType="begin"/>
      </w:r>
      <w:r>
        <w:instrText xml:space="preserve"> PAGEREF _Toc445816160 \h </w:instrText>
      </w:r>
      <w:r>
        <w:fldChar w:fldCharType="separate"/>
      </w:r>
      <w:r>
        <w:t>9</w:t>
      </w:r>
      <w:r>
        <w:fldChar w:fldCharType="end"/>
      </w:r>
    </w:p>
    <w:p w14:paraId="55AFDA97" w14:textId="77777777" w:rsidR="006B24C0" w:rsidRDefault="006B24C0">
      <w:pPr>
        <w:pStyle w:val="TOC2"/>
        <w:rPr>
          <w:rFonts w:eastAsiaTheme="minorEastAsia"/>
          <w:color w:val="auto"/>
          <w:sz w:val="24"/>
          <w:szCs w:val="24"/>
          <w:lang w:val="en-US"/>
        </w:rPr>
      </w:pPr>
      <w:r w:rsidRPr="008B571A">
        <w:t>6.8.</w:t>
      </w:r>
      <w:r>
        <w:rPr>
          <w:rFonts w:eastAsiaTheme="minorEastAsia"/>
          <w:color w:val="auto"/>
          <w:sz w:val="24"/>
          <w:szCs w:val="24"/>
          <w:lang w:val="en-US"/>
        </w:rPr>
        <w:tab/>
      </w:r>
      <w:r>
        <w:t>Buoyancy</w:t>
      </w:r>
      <w:r>
        <w:tab/>
      </w:r>
      <w:r>
        <w:fldChar w:fldCharType="begin"/>
      </w:r>
      <w:r>
        <w:instrText xml:space="preserve"> PAGEREF _Toc445816161 \h </w:instrText>
      </w:r>
      <w:r>
        <w:fldChar w:fldCharType="separate"/>
      </w:r>
      <w:r>
        <w:t>9</w:t>
      </w:r>
      <w:r>
        <w:fldChar w:fldCharType="end"/>
      </w:r>
    </w:p>
    <w:p w14:paraId="5661A55A" w14:textId="77777777" w:rsidR="006B24C0" w:rsidRDefault="006B24C0">
      <w:pPr>
        <w:pStyle w:val="TOC2"/>
        <w:rPr>
          <w:rFonts w:eastAsiaTheme="minorEastAsia"/>
          <w:color w:val="auto"/>
          <w:sz w:val="24"/>
          <w:szCs w:val="24"/>
          <w:lang w:val="en-US"/>
        </w:rPr>
      </w:pPr>
      <w:r w:rsidRPr="008B571A">
        <w:t>6.9.</w:t>
      </w:r>
      <w:r>
        <w:rPr>
          <w:rFonts w:eastAsiaTheme="minorEastAsia"/>
          <w:color w:val="auto"/>
          <w:sz w:val="24"/>
          <w:szCs w:val="24"/>
          <w:lang w:val="en-US"/>
        </w:rPr>
        <w:tab/>
      </w:r>
      <w:r>
        <w:t>Displacement</w:t>
      </w:r>
      <w:r>
        <w:tab/>
      </w:r>
      <w:r>
        <w:fldChar w:fldCharType="begin"/>
      </w:r>
      <w:r>
        <w:instrText xml:space="preserve"> PAGEREF _Toc445816162 \h </w:instrText>
      </w:r>
      <w:r>
        <w:fldChar w:fldCharType="separate"/>
      </w:r>
      <w:r>
        <w:t>9</w:t>
      </w:r>
      <w:r>
        <w:fldChar w:fldCharType="end"/>
      </w:r>
    </w:p>
    <w:p w14:paraId="7B114702" w14:textId="77777777" w:rsidR="006B24C0" w:rsidRDefault="006B24C0">
      <w:pPr>
        <w:pStyle w:val="TOC2"/>
        <w:rPr>
          <w:rFonts w:eastAsiaTheme="minorEastAsia"/>
          <w:color w:val="auto"/>
          <w:sz w:val="24"/>
          <w:szCs w:val="24"/>
          <w:lang w:val="en-US"/>
        </w:rPr>
      </w:pPr>
      <w:r w:rsidRPr="008B571A">
        <w:t>6.10.</w:t>
      </w:r>
      <w:r>
        <w:rPr>
          <w:rFonts w:eastAsiaTheme="minorEastAsia"/>
          <w:color w:val="auto"/>
          <w:sz w:val="24"/>
          <w:szCs w:val="24"/>
          <w:lang w:val="en-US"/>
        </w:rPr>
        <w:tab/>
      </w:r>
      <w:r>
        <w:t>Reserve buoyancy</w:t>
      </w:r>
      <w:r>
        <w:tab/>
      </w:r>
      <w:r>
        <w:fldChar w:fldCharType="begin"/>
      </w:r>
      <w:r>
        <w:instrText xml:space="preserve"> PAGEREF _Toc445816163 \h </w:instrText>
      </w:r>
      <w:r>
        <w:fldChar w:fldCharType="separate"/>
      </w:r>
      <w:r>
        <w:t>10</w:t>
      </w:r>
      <w:r>
        <w:fldChar w:fldCharType="end"/>
      </w:r>
    </w:p>
    <w:p w14:paraId="60DE0558" w14:textId="77777777" w:rsidR="006B24C0" w:rsidRDefault="006B24C0">
      <w:pPr>
        <w:pStyle w:val="TOC2"/>
        <w:rPr>
          <w:rFonts w:eastAsiaTheme="minorEastAsia"/>
          <w:color w:val="auto"/>
          <w:sz w:val="24"/>
          <w:szCs w:val="24"/>
          <w:lang w:val="en-US"/>
        </w:rPr>
      </w:pPr>
      <w:r w:rsidRPr="008B571A">
        <w:t>6.11.</w:t>
      </w:r>
      <w:r>
        <w:rPr>
          <w:rFonts w:eastAsiaTheme="minorEastAsia"/>
          <w:color w:val="auto"/>
          <w:sz w:val="24"/>
          <w:szCs w:val="24"/>
          <w:lang w:val="en-US"/>
        </w:rPr>
        <w:tab/>
      </w:r>
      <w:r>
        <w:t>Centre of Buoyancy</w:t>
      </w:r>
      <w:r>
        <w:tab/>
      </w:r>
      <w:r>
        <w:fldChar w:fldCharType="begin"/>
      </w:r>
      <w:r>
        <w:instrText xml:space="preserve"> PAGEREF _Toc445816164 \h </w:instrText>
      </w:r>
      <w:r>
        <w:fldChar w:fldCharType="separate"/>
      </w:r>
      <w:r>
        <w:t>10</w:t>
      </w:r>
      <w:r>
        <w:fldChar w:fldCharType="end"/>
      </w:r>
    </w:p>
    <w:p w14:paraId="407FF748" w14:textId="77777777" w:rsidR="006B24C0" w:rsidRDefault="006B24C0">
      <w:pPr>
        <w:pStyle w:val="TOC2"/>
        <w:rPr>
          <w:rFonts w:eastAsiaTheme="minorEastAsia"/>
          <w:color w:val="auto"/>
          <w:sz w:val="24"/>
          <w:szCs w:val="24"/>
          <w:lang w:val="en-US"/>
        </w:rPr>
      </w:pPr>
      <w:r w:rsidRPr="008B571A">
        <w:t>6.12.</w:t>
      </w:r>
      <w:r>
        <w:rPr>
          <w:rFonts w:eastAsiaTheme="minorEastAsia"/>
          <w:color w:val="auto"/>
          <w:sz w:val="24"/>
          <w:szCs w:val="24"/>
          <w:lang w:val="en-US"/>
        </w:rPr>
        <w:tab/>
      </w:r>
      <w:r>
        <w:t>Buoyant force</w:t>
      </w:r>
      <w:r>
        <w:tab/>
      </w:r>
      <w:r>
        <w:fldChar w:fldCharType="begin"/>
      </w:r>
      <w:r>
        <w:instrText xml:space="preserve"> PAGEREF _Toc445816165 \h </w:instrText>
      </w:r>
      <w:r>
        <w:fldChar w:fldCharType="separate"/>
      </w:r>
      <w:r>
        <w:t>10</w:t>
      </w:r>
      <w:r>
        <w:fldChar w:fldCharType="end"/>
      </w:r>
    </w:p>
    <w:p w14:paraId="083E57BB" w14:textId="77777777" w:rsidR="006B24C0" w:rsidRDefault="006B24C0">
      <w:pPr>
        <w:pStyle w:val="TOC2"/>
        <w:rPr>
          <w:rFonts w:eastAsiaTheme="minorEastAsia"/>
          <w:color w:val="auto"/>
          <w:sz w:val="24"/>
          <w:szCs w:val="24"/>
          <w:lang w:val="en-US"/>
        </w:rPr>
      </w:pPr>
      <w:r w:rsidRPr="008B571A">
        <w:t>6.13.</w:t>
      </w:r>
      <w:r>
        <w:rPr>
          <w:rFonts w:eastAsiaTheme="minorEastAsia"/>
          <w:color w:val="auto"/>
          <w:sz w:val="24"/>
          <w:szCs w:val="24"/>
          <w:lang w:val="en-US"/>
        </w:rPr>
        <w:tab/>
      </w:r>
      <w:r>
        <w:t>Density of water</w:t>
      </w:r>
      <w:r>
        <w:tab/>
      </w:r>
      <w:r>
        <w:fldChar w:fldCharType="begin"/>
      </w:r>
      <w:r>
        <w:instrText xml:space="preserve"> PAGEREF _Toc445816166 \h </w:instrText>
      </w:r>
      <w:r>
        <w:fldChar w:fldCharType="separate"/>
      </w:r>
      <w:r>
        <w:t>10</w:t>
      </w:r>
      <w:r>
        <w:fldChar w:fldCharType="end"/>
      </w:r>
    </w:p>
    <w:p w14:paraId="5AB85ADA" w14:textId="77777777" w:rsidR="006B24C0" w:rsidRDefault="006B24C0">
      <w:pPr>
        <w:pStyle w:val="TOC2"/>
        <w:rPr>
          <w:rFonts w:eastAsiaTheme="minorEastAsia"/>
          <w:color w:val="auto"/>
          <w:sz w:val="24"/>
          <w:szCs w:val="24"/>
          <w:lang w:val="en-US"/>
        </w:rPr>
      </w:pPr>
      <w:r w:rsidRPr="008B571A">
        <w:t>6.14.</w:t>
      </w:r>
      <w:r>
        <w:rPr>
          <w:rFonts w:eastAsiaTheme="minorEastAsia"/>
          <w:color w:val="auto"/>
          <w:sz w:val="24"/>
          <w:szCs w:val="24"/>
          <w:lang w:val="en-US"/>
        </w:rPr>
        <w:tab/>
      </w:r>
      <w:r>
        <w:t>Centre of gravity</w:t>
      </w:r>
      <w:r>
        <w:tab/>
      </w:r>
      <w:r>
        <w:fldChar w:fldCharType="begin"/>
      </w:r>
      <w:r>
        <w:instrText xml:space="preserve"> PAGEREF _Toc445816167 \h </w:instrText>
      </w:r>
      <w:r>
        <w:fldChar w:fldCharType="separate"/>
      </w:r>
      <w:r>
        <w:t>10</w:t>
      </w:r>
      <w:r>
        <w:fldChar w:fldCharType="end"/>
      </w:r>
    </w:p>
    <w:p w14:paraId="6D8246B1" w14:textId="77777777" w:rsidR="006B24C0" w:rsidRDefault="006B24C0">
      <w:pPr>
        <w:pStyle w:val="TOC1"/>
        <w:rPr>
          <w:rFonts w:eastAsiaTheme="minorEastAsia"/>
          <w:b w:val="0"/>
          <w:color w:val="auto"/>
          <w:sz w:val="24"/>
          <w:szCs w:val="24"/>
          <w:lang w:val="en-US"/>
        </w:rPr>
      </w:pPr>
      <w:r w:rsidRPr="008B571A">
        <w:t>7.</w:t>
      </w:r>
      <w:r>
        <w:rPr>
          <w:rFonts w:eastAsiaTheme="minorEastAsia"/>
          <w:b w:val="0"/>
          <w:color w:val="auto"/>
          <w:sz w:val="24"/>
          <w:szCs w:val="24"/>
          <w:lang w:val="en-US"/>
        </w:rPr>
        <w:tab/>
      </w:r>
      <w:r w:rsidRPr="008B571A">
        <w:t>CALCULATIONS</w:t>
      </w:r>
      <w:r>
        <w:tab/>
      </w:r>
      <w:r>
        <w:fldChar w:fldCharType="begin"/>
      </w:r>
      <w:r>
        <w:instrText xml:space="preserve"> PAGEREF _Toc445816168 \h </w:instrText>
      </w:r>
      <w:r>
        <w:fldChar w:fldCharType="separate"/>
      </w:r>
      <w:r>
        <w:t>10</w:t>
      </w:r>
      <w:r>
        <w:fldChar w:fldCharType="end"/>
      </w:r>
    </w:p>
    <w:p w14:paraId="39DEEAEA" w14:textId="77777777" w:rsidR="006B24C0" w:rsidRDefault="006B24C0">
      <w:pPr>
        <w:pStyle w:val="TOC2"/>
        <w:rPr>
          <w:rFonts w:eastAsiaTheme="minorEastAsia"/>
          <w:color w:val="auto"/>
          <w:sz w:val="24"/>
          <w:szCs w:val="24"/>
          <w:lang w:val="en-US"/>
        </w:rPr>
      </w:pPr>
      <w:r w:rsidRPr="008B571A">
        <w:t>7.1.</w:t>
      </w:r>
      <w:r>
        <w:rPr>
          <w:rFonts w:eastAsiaTheme="minorEastAsia"/>
          <w:color w:val="auto"/>
          <w:sz w:val="24"/>
          <w:szCs w:val="24"/>
          <w:lang w:val="en-US"/>
        </w:rPr>
        <w:tab/>
      </w:r>
      <w:r>
        <w:t>Centre of Gravity</w:t>
      </w:r>
      <w:r>
        <w:tab/>
      </w:r>
      <w:r>
        <w:fldChar w:fldCharType="begin"/>
      </w:r>
      <w:r>
        <w:instrText xml:space="preserve"> PAGEREF _Toc445816169 \h </w:instrText>
      </w:r>
      <w:r>
        <w:fldChar w:fldCharType="separate"/>
      </w:r>
      <w:r>
        <w:t>11</w:t>
      </w:r>
      <w:r>
        <w:fldChar w:fldCharType="end"/>
      </w:r>
    </w:p>
    <w:p w14:paraId="37E6DB2A" w14:textId="77777777" w:rsidR="006B24C0" w:rsidRDefault="006B24C0">
      <w:pPr>
        <w:pStyle w:val="TOC2"/>
        <w:rPr>
          <w:rFonts w:eastAsiaTheme="minorEastAsia"/>
          <w:color w:val="auto"/>
          <w:sz w:val="24"/>
          <w:szCs w:val="24"/>
          <w:lang w:val="en-US"/>
        </w:rPr>
      </w:pPr>
      <w:r w:rsidRPr="008B571A">
        <w:t>7.2.</w:t>
      </w:r>
      <w:r>
        <w:rPr>
          <w:rFonts w:eastAsiaTheme="minorEastAsia"/>
          <w:color w:val="auto"/>
          <w:sz w:val="24"/>
          <w:szCs w:val="24"/>
          <w:lang w:val="en-US"/>
        </w:rPr>
        <w:tab/>
      </w:r>
      <w:r>
        <w:t>Centre of Buoyancy</w:t>
      </w:r>
      <w:r>
        <w:tab/>
      </w:r>
      <w:r>
        <w:fldChar w:fldCharType="begin"/>
      </w:r>
      <w:r>
        <w:instrText xml:space="preserve"> PAGEREF _Toc445816170 \h </w:instrText>
      </w:r>
      <w:r>
        <w:fldChar w:fldCharType="separate"/>
      </w:r>
      <w:r>
        <w:t>11</w:t>
      </w:r>
      <w:r>
        <w:fldChar w:fldCharType="end"/>
      </w:r>
    </w:p>
    <w:p w14:paraId="2E72B107" w14:textId="77777777" w:rsidR="006B24C0" w:rsidRDefault="006B24C0">
      <w:pPr>
        <w:pStyle w:val="TOC2"/>
        <w:rPr>
          <w:rFonts w:eastAsiaTheme="minorEastAsia"/>
          <w:color w:val="auto"/>
          <w:sz w:val="24"/>
          <w:szCs w:val="24"/>
          <w:lang w:val="en-US"/>
        </w:rPr>
      </w:pPr>
      <w:r w:rsidRPr="008B571A">
        <w:t>7.3.</w:t>
      </w:r>
      <w:r>
        <w:rPr>
          <w:rFonts w:eastAsiaTheme="minorEastAsia"/>
          <w:color w:val="auto"/>
          <w:sz w:val="24"/>
          <w:szCs w:val="24"/>
          <w:lang w:val="en-US"/>
        </w:rPr>
        <w:tab/>
      </w:r>
      <w:r>
        <w:t>Stability</w:t>
      </w:r>
      <w:r>
        <w:tab/>
      </w:r>
      <w:r>
        <w:fldChar w:fldCharType="begin"/>
      </w:r>
      <w:r>
        <w:instrText xml:space="preserve"> PAGEREF _Toc445816171 \h </w:instrText>
      </w:r>
      <w:r>
        <w:fldChar w:fldCharType="separate"/>
      </w:r>
      <w:r>
        <w:t>12</w:t>
      </w:r>
      <w:r>
        <w:fldChar w:fldCharType="end"/>
      </w:r>
    </w:p>
    <w:p w14:paraId="00FE1A0F" w14:textId="77777777" w:rsidR="006B24C0" w:rsidRDefault="006B24C0">
      <w:pPr>
        <w:pStyle w:val="TOC2"/>
        <w:rPr>
          <w:rFonts w:eastAsiaTheme="minorEastAsia"/>
          <w:color w:val="auto"/>
          <w:sz w:val="24"/>
          <w:szCs w:val="24"/>
          <w:lang w:val="en-US"/>
        </w:rPr>
      </w:pPr>
      <w:r w:rsidRPr="008B571A">
        <w:t>7.4.</w:t>
      </w:r>
      <w:r>
        <w:rPr>
          <w:rFonts w:eastAsiaTheme="minorEastAsia"/>
          <w:color w:val="auto"/>
          <w:sz w:val="24"/>
          <w:szCs w:val="24"/>
          <w:lang w:val="en-US"/>
        </w:rPr>
        <w:tab/>
      </w:r>
      <w:r>
        <w:t>Metacentric Height</w:t>
      </w:r>
      <w:r>
        <w:tab/>
      </w:r>
      <w:r>
        <w:fldChar w:fldCharType="begin"/>
      </w:r>
      <w:r>
        <w:instrText xml:space="preserve"> PAGEREF _Toc445816172 \h </w:instrText>
      </w:r>
      <w:r>
        <w:fldChar w:fldCharType="separate"/>
      </w:r>
      <w:r>
        <w:t>13</w:t>
      </w:r>
      <w:r>
        <w:fldChar w:fldCharType="end"/>
      </w:r>
    </w:p>
    <w:p w14:paraId="2F3A73FD" w14:textId="77777777" w:rsidR="006B24C0" w:rsidRDefault="006B24C0">
      <w:pPr>
        <w:pStyle w:val="TOC2"/>
        <w:rPr>
          <w:rFonts w:eastAsiaTheme="minorEastAsia"/>
          <w:color w:val="auto"/>
          <w:sz w:val="24"/>
          <w:szCs w:val="24"/>
          <w:lang w:val="en-US"/>
        </w:rPr>
      </w:pPr>
      <w:r w:rsidRPr="008B571A">
        <w:t>7.5.</w:t>
      </w:r>
      <w:r>
        <w:rPr>
          <w:rFonts w:eastAsiaTheme="minorEastAsia"/>
          <w:color w:val="auto"/>
          <w:sz w:val="24"/>
          <w:szCs w:val="24"/>
          <w:lang w:val="en-US"/>
        </w:rPr>
        <w:tab/>
      </w:r>
      <w:r>
        <w:t>Mass budget and position of the centre of gravity (G)</w:t>
      </w:r>
      <w:r>
        <w:tab/>
      </w:r>
      <w:r>
        <w:fldChar w:fldCharType="begin"/>
      </w:r>
      <w:r>
        <w:instrText xml:space="preserve"> PAGEREF _Toc445816173 \h </w:instrText>
      </w:r>
      <w:r>
        <w:fldChar w:fldCharType="separate"/>
      </w:r>
      <w:r>
        <w:t>13</w:t>
      </w:r>
      <w:r>
        <w:fldChar w:fldCharType="end"/>
      </w:r>
    </w:p>
    <w:p w14:paraId="70806FC6" w14:textId="77777777" w:rsidR="006B24C0" w:rsidRDefault="006B24C0">
      <w:pPr>
        <w:pStyle w:val="TOC2"/>
        <w:rPr>
          <w:rFonts w:eastAsiaTheme="minorEastAsia"/>
          <w:color w:val="auto"/>
          <w:sz w:val="24"/>
          <w:szCs w:val="24"/>
          <w:lang w:val="en-US"/>
        </w:rPr>
      </w:pPr>
      <w:r w:rsidRPr="008B571A">
        <w:t>7.6.</w:t>
      </w:r>
      <w:r>
        <w:rPr>
          <w:rFonts w:eastAsiaTheme="minorEastAsia"/>
          <w:color w:val="auto"/>
          <w:sz w:val="24"/>
          <w:szCs w:val="24"/>
          <w:lang w:val="en-US"/>
        </w:rPr>
        <w:tab/>
      </w:r>
      <w:r>
        <w:t>Displaced volume</w:t>
      </w:r>
      <w:r>
        <w:tab/>
      </w:r>
      <w:r>
        <w:fldChar w:fldCharType="begin"/>
      </w:r>
      <w:r>
        <w:instrText xml:space="preserve"> PAGEREF _Toc445816174 \h </w:instrText>
      </w:r>
      <w:r>
        <w:fldChar w:fldCharType="separate"/>
      </w:r>
      <w:r>
        <w:t>13</w:t>
      </w:r>
      <w:r>
        <w:fldChar w:fldCharType="end"/>
      </w:r>
    </w:p>
    <w:p w14:paraId="0A4CF37C" w14:textId="77777777" w:rsidR="006B24C0" w:rsidRDefault="006B24C0">
      <w:pPr>
        <w:pStyle w:val="TOC2"/>
        <w:rPr>
          <w:rFonts w:eastAsiaTheme="minorEastAsia"/>
          <w:color w:val="auto"/>
          <w:sz w:val="24"/>
          <w:szCs w:val="24"/>
          <w:lang w:val="en-US"/>
        </w:rPr>
      </w:pPr>
      <w:r w:rsidRPr="008B571A">
        <w:t>7.7.</w:t>
      </w:r>
      <w:r>
        <w:rPr>
          <w:rFonts w:eastAsiaTheme="minorEastAsia"/>
          <w:color w:val="auto"/>
          <w:sz w:val="24"/>
          <w:szCs w:val="24"/>
          <w:lang w:val="en-US"/>
        </w:rPr>
        <w:tab/>
      </w:r>
      <w:r>
        <w:t>Verification of the buoyancy</w:t>
      </w:r>
      <w:r>
        <w:tab/>
      </w:r>
      <w:r>
        <w:fldChar w:fldCharType="begin"/>
      </w:r>
      <w:r>
        <w:instrText xml:space="preserve"> PAGEREF _Toc445816175 \h </w:instrText>
      </w:r>
      <w:r>
        <w:fldChar w:fldCharType="separate"/>
      </w:r>
      <w:r>
        <w:t>14</w:t>
      </w:r>
      <w:r>
        <w:fldChar w:fldCharType="end"/>
      </w:r>
    </w:p>
    <w:p w14:paraId="4525912C" w14:textId="77777777" w:rsidR="006B24C0" w:rsidRDefault="006B24C0">
      <w:pPr>
        <w:pStyle w:val="TOC2"/>
        <w:rPr>
          <w:rFonts w:eastAsiaTheme="minorEastAsia"/>
          <w:color w:val="auto"/>
          <w:sz w:val="24"/>
          <w:szCs w:val="24"/>
          <w:lang w:val="en-US"/>
        </w:rPr>
      </w:pPr>
      <w:r w:rsidRPr="008B571A">
        <w:t>7.8.</w:t>
      </w:r>
      <w:r>
        <w:rPr>
          <w:rFonts w:eastAsiaTheme="minorEastAsia"/>
          <w:color w:val="auto"/>
          <w:sz w:val="24"/>
          <w:szCs w:val="24"/>
          <w:lang w:val="en-US"/>
        </w:rPr>
        <w:tab/>
      </w:r>
      <w:r>
        <w:t>Position of the centre of buoyancy</w:t>
      </w:r>
      <w:r>
        <w:tab/>
      </w:r>
      <w:r>
        <w:fldChar w:fldCharType="begin"/>
      </w:r>
      <w:r>
        <w:instrText xml:space="preserve"> PAGEREF _Toc445816176 \h </w:instrText>
      </w:r>
      <w:r>
        <w:fldChar w:fldCharType="separate"/>
      </w:r>
      <w:r>
        <w:t>14</w:t>
      </w:r>
      <w:r>
        <w:fldChar w:fldCharType="end"/>
      </w:r>
    </w:p>
    <w:p w14:paraId="4D3F1682" w14:textId="77777777" w:rsidR="006B24C0" w:rsidRDefault="006B24C0">
      <w:pPr>
        <w:pStyle w:val="TOC2"/>
        <w:rPr>
          <w:rFonts w:eastAsiaTheme="minorEastAsia"/>
          <w:color w:val="auto"/>
          <w:sz w:val="24"/>
          <w:szCs w:val="24"/>
          <w:lang w:val="en-US"/>
        </w:rPr>
      </w:pPr>
      <w:r w:rsidRPr="008B571A">
        <w:t>7.9.</w:t>
      </w:r>
      <w:r>
        <w:rPr>
          <w:rFonts w:eastAsiaTheme="minorEastAsia"/>
          <w:color w:val="auto"/>
          <w:sz w:val="24"/>
          <w:szCs w:val="24"/>
          <w:lang w:val="en-US"/>
        </w:rPr>
        <w:tab/>
      </w:r>
      <w:r>
        <w:t>Righting arm</w:t>
      </w:r>
      <w:r>
        <w:tab/>
      </w:r>
      <w:r>
        <w:fldChar w:fldCharType="begin"/>
      </w:r>
      <w:r>
        <w:instrText xml:space="preserve"> PAGEREF _Toc445816177 \h </w:instrText>
      </w:r>
      <w:r>
        <w:fldChar w:fldCharType="separate"/>
      </w:r>
      <w:r>
        <w:t>14</w:t>
      </w:r>
      <w:r>
        <w:fldChar w:fldCharType="end"/>
      </w:r>
    </w:p>
    <w:p w14:paraId="084F44AF" w14:textId="77777777" w:rsidR="006B24C0" w:rsidRDefault="006B24C0">
      <w:pPr>
        <w:pStyle w:val="TOC2"/>
        <w:rPr>
          <w:rFonts w:eastAsiaTheme="minorEastAsia"/>
          <w:color w:val="auto"/>
          <w:sz w:val="24"/>
          <w:szCs w:val="24"/>
          <w:lang w:val="en-US"/>
        </w:rPr>
      </w:pPr>
      <w:r w:rsidRPr="008B571A">
        <w:t>7.10.</w:t>
      </w:r>
      <w:r>
        <w:rPr>
          <w:rFonts w:eastAsiaTheme="minorEastAsia"/>
          <w:color w:val="auto"/>
          <w:sz w:val="24"/>
          <w:szCs w:val="24"/>
          <w:lang w:val="en-US"/>
        </w:rPr>
        <w:tab/>
      </w:r>
      <w:r>
        <w:t>Angle of heel</w:t>
      </w:r>
      <w:r>
        <w:tab/>
      </w:r>
      <w:r>
        <w:fldChar w:fldCharType="begin"/>
      </w:r>
      <w:r>
        <w:instrText xml:space="preserve"> PAGEREF _Toc445816178 \h </w:instrText>
      </w:r>
      <w:r>
        <w:fldChar w:fldCharType="separate"/>
      </w:r>
      <w:r>
        <w:t>15</w:t>
      </w:r>
      <w:r>
        <w:fldChar w:fldCharType="end"/>
      </w:r>
    </w:p>
    <w:p w14:paraId="640A9DAD" w14:textId="77777777" w:rsidR="006B24C0" w:rsidRDefault="006B24C0">
      <w:pPr>
        <w:pStyle w:val="TOC1"/>
        <w:rPr>
          <w:rFonts w:eastAsiaTheme="minorEastAsia"/>
          <w:b w:val="0"/>
          <w:color w:val="auto"/>
          <w:sz w:val="24"/>
          <w:szCs w:val="24"/>
          <w:lang w:val="en-US"/>
        </w:rPr>
      </w:pPr>
      <w:r w:rsidRPr="008B571A">
        <w:t>8.</w:t>
      </w:r>
      <w:r>
        <w:rPr>
          <w:rFonts w:eastAsiaTheme="minorEastAsia"/>
          <w:b w:val="0"/>
          <w:color w:val="auto"/>
          <w:sz w:val="24"/>
          <w:szCs w:val="24"/>
          <w:lang w:val="en-US"/>
        </w:rPr>
        <w:tab/>
      </w:r>
      <w:r w:rsidRPr="008B571A">
        <w:t>PRACTICAL MEASUREMENTS</w:t>
      </w:r>
      <w:r>
        <w:tab/>
      </w:r>
      <w:r>
        <w:fldChar w:fldCharType="begin"/>
      </w:r>
      <w:r>
        <w:instrText xml:space="preserve"> PAGEREF _Toc445816179 \h </w:instrText>
      </w:r>
      <w:r>
        <w:fldChar w:fldCharType="separate"/>
      </w:r>
      <w:r>
        <w:t>17</w:t>
      </w:r>
      <w:r>
        <w:fldChar w:fldCharType="end"/>
      </w:r>
    </w:p>
    <w:p w14:paraId="064FE738" w14:textId="77777777" w:rsidR="006B24C0" w:rsidRDefault="006B24C0">
      <w:pPr>
        <w:pStyle w:val="TOC2"/>
        <w:rPr>
          <w:rFonts w:eastAsiaTheme="minorEastAsia"/>
          <w:color w:val="auto"/>
          <w:sz w:val="24"/>
          <w:szCs w:val="24"/>
          <w:lang w:val="en-US"/>
        </w:rPr>
      </w:pPr>
      <w:r w:rsidRPr="008B571A">
        <w:t>8.1.</w:t>
      </w:r>
      <w:r>
        <w:rPr>
          <w:rFonts w:eastAsiaTheme="minorEastAsia"/>
          <w:color w:val="auto"/>
          <w:sz w:val="24"/>
          <w:szCs w:val="24"/>
          <w:lang w:val="en-US"/>
        </w:rPr>
        <w:tab/>
      </w:r>
      <w:r>
        <w:t>Centre of Gravity</w:t>
      </w:r>
      <w:r>
        <w:tab/>
      </w:r>
      <w:r>
        <w:fldChar w:fldCharType="begin"/>
      </w:r>
      <w:r>
        <w:instrText xml:space="preserve"> PAGEREF _Toc445816180 \h </w:instrText>
      </w:r>
      <w:r>
        <w:fldChar w:fldCharType="separate"/>
      </w:r>
      <w:r>
        <w:t>17</w:t>
      </w:r>
      <w:r>
        <w:fldChar w:fldCharType="end"/>
      </w:r>
    </w:p>
    <w:p w14:paraId="4265FC00" w14:textId="77777777" w:rsidR="006B24C0" w:rsidRDefault="006B24C0">
      <w:pPr>
        <w:pStyle w:val="TOC2"/>
        <w:rPr>
          <w:rFonts w:eastAsiaTheme="minorEastAsia"/>
          <w:color w:val="auto"/>
          <w:sz w:val="24"/>
          <w:szCs w:val="24"/>
          <w:lang w:val="en-US"/>
        </w:rPr>
      </w:pPr>
      <w:r w:rsidRPr="008B571A">
        <w:t>8.2.</w:t>
      </w:r>
      <w:r>
        <w:rPr>
          <w:rFonts w:eastAsiaTheme="minorEastAsia"/>
          <w:color w:val="auto"/>
          <w:sz w:val="24"/>
          <w:szCs w:val="24"/>
          <w:lang w:val="en-US"/>
        </w:rPr>
        <w:tab/>
      </w:r>
      <w:r>
        <w:t>Roll Period</w:t>
      </w:r>
      <w:r>
        <w:tab/>
      </w:r>
      <w:r>
        <w:fldChar w:fldCharType="begin"/>
      </w:r>
      <w:r>
        <w:instrText xml:space="preserve"> PAGEREF _Toc445816181 \h </w:instrText>
      </w:r>
      <w:r>
        <w:fldChar w:fldCharType="separate"/>
      </w:r>
      <w:r>
        <w:t>17</w:t>
      </w:r>
      <w:r>
        <w:fldChar w:fldCharType="end"/>
      </w:r>
    </w:p>
    <w:p w14:paraId="5D816FBA" w14:textId="77777777" w:rsidR="006B24C0" w:rsidRDefault="006B24C0">
      <w:pPr>
        <w:pStyle w:val="TOC2"/>
        <w:rPr>
          <w:rFonts w:eastAsiaTheme="minorEastAsia"/>
          <w:color w:val="auto"/>
          <w:sz w:val="24"/>
          <w:szCs w:val="24"/>
          <w:lang w:val="en-US"/>
        </w:rPr>
      </w:pPr>
      <w:r w:rsidRPr="008B571A">
        <w:lastRenderedPageBreak/>
        <w:t>8.3.</w:t>
      </w:r>
      <w:r>
        <w:rPr>
          <w:rFonts w:eastAsiaTheme="minorEastAsia"/>
          <w:color w:val="auto"/>
          <w:sz w:val="24"/>
          <w:szCs w:val="24"/>
          <w:lang w:val="en-US"/>
        </w:rPr>
        <w:tab/>
      </w:r>
      <w:r>
        <w:t>Waterline</w:t>
      </w:r>
      <w:r>
        <w:tab/>
      </w:r>
      <w:r>
        <w:fldChar w:fldCharType="begin"/>
      </w:r>
      <w:r>
        <w:instrText xml:space="preserve"> PAGEREF _Toc445816182 \h </w:instrText>
      </w:r>
      <w:r>
        <w:fldChar w:fldCharType="separate"/>
      </w:r>
      <w:r>
        <w:t>18</w:t>
      </w:r>
      <w:r>
        <w:fldChar w:fldCharType="end"/>
      </w:r>
    </w:p>
    <w:p w14:paraId="49A829B5" w14:textId="77777777" w:rsidR="006B24C0" w:rsidRDefault="006B24C0">
      <w:pPr>
        <w:pStyle w:val="TOC2"/>
        <w:rPr>
          <w:rFonts w:eastAsiaTheme="minorEastAsia"/>
          <w:color w:val="auto"/>
          <w:sz w:val="24"/>
          <w:szCs w:val="24"/>
          <w:lang w:val="en-US"/>
        </w:rPr>
      </w:pPr>
      <w:r w:rsidRPr="008B571A">
        <w:t>8.4.</w:t>
      </w:r>
      <w:r>
        <w:rPr>
          <w:rFonts w:eastAsiaTheme="minorEastAsia"/>
          <w:color w:val="auto"/>
          <w:sz w:val="24"/>
          <w:szCs w:val="24"/>
          <w:lang w:val="en-US"/>
        </w:rPr>
        <w:tab/>
      </w:r>
      <w:r>
        <w:t>Metacentric Height</w:t>
      </w:r>
      <w:r>
        <w:tab/>
      </w:r>
      <w:r>
        <w:fldChar w:fldCharType="begin"/>
      </w:r>
      <w:r>
        <w:instrText xml:space="preserve"> PAGEREF _Toc445816183 \h </w:instrText>
      </w:r>
      <w:r>
        <w:fldChar w:fldCharType="separate"/>
      </w:r>
      <w:r>
        <w:t>19</w:t>
      </w:r>
      <w:r>
        <w:fldChar w:fldCharType="end"/>
      </w:r>
    </w:p>
    <w:p w14:paraId="5354D740" w14:textId="77777777" w:rsidR="006B24C0" w:rsidRDefault="006B24C0">
      <w:pPr>
        <w:pStyle w:val="TOC2"/>
        <w:rPr>
          <w:rFonts w:eastAsiaTheme="minorEastAsia"/>
          <w:color w:val="auto"/>
          <w:sz w:val="24"/>
          <w:szCs w:val="24"/>
          <w:lang w:val="en-US"/>
        </w:rPr>
      </w:pPr>
      <w:r w:rsidRPr="008B571A">
        <w:t>8.5.</w:t>
      </w:r>
      <w:r>
        <w:rPr>
          <w:rFonts w:eastAsiaTheme="minorEastAsia"/>
          <w:color w:val="auto"/>
          <w:sz w:val="24"/>
          <w:szCs w:val="24"/>
          <w:lang w:val="en-US"/>
        </w:rPr>
        <w:tab/>
      </w:r>
      <w:r>
        <w:t>Towing Trials</w:t>
      </w:r>
      <w:r>
        <w:tab/>
      </w:r>
      <w:r>
        <w:fldChar w:fldCharType="begin"/>
      </w:r>
      <w:r>
        <w:instrText xml:space="preserve"> PAGEREF _Toc445816184 \h </w:instrText>
      </w:r>
      <w:r>
        <w:fldChar w:fldCharType="separate"/>
      </w:r>
      <w:r>
        <w:t>20</w:t>
      </w:r>
      <w:r>
        <w:fldChar w:fldCharType="end"/>
      </w:r>
    </w:p>
    <w:p w14:paraId="78D28B90" w14:textId="77777777" w:rsidR="006B24C0" w:rsidRDefault="006B24C0">
      <w:pPr>
        <w:pStyle w:val="TOC1"/>
        <w:rPr>
          <w:rFonts w:eastAsiaTheme="minorEastAsia"/>
          <w:b w:val="0"/>
          <w:color w:val="auto"/>
          <w:sz w:val="24"/>
          <w:szCs w:val="24"/>
          <w:lang w:val="en-US"/>
        </w:rPr>
      </w:pPr>
      <w:r w:rsidRPr="008B571A">
        <w:t>9.</w:t>
      </w:r>
      <w:r>
        <w:rPr>
          <w:rFonts w:eastAsiaTheme="minorEastAsia"/>
          <w:b w:val="0"/>
          <w:color w:val="auto"/>
          <w:sz w:val="24"/>
          <w:szCs w:val="24"/>
          <w:lang w:val="en-US"/>
        </w:rPr>
        <w:tab/>
      </w:r>
      <w:r w:rsidRPr="008B571A">
        <w:t>STABILITY AT SMALL ANGLES OF HEEL</w:t>
      </w:r>
      <w:r>
        <w:tab/>
      </w:r>
      <w:r>
        <w:fldChar w:fldCharType="begin"/>
      </w:r>
      <w:r>
        <w:instrText xml:space="preserve"> PAGEREF _Toc445816185 \h </w:instrText>
      </w:r>
      <w:r>
        <w:fldChar w:fldCharType="separate"/>
      </w:r>
      <w:r>
        <w:t>20</w:t>
      </w:r>
      <w:r>
        <w:fldChar w:fldCharType="end"/>
      </w:r>
    </w:p>
    <w:p w14:paraId="404100EF" w14:textId="77777777" w:rsidR="006B24C0" w:rsidRDefault="006B24C0">
      <w:pPr>
        <w:pStyle w:val="TOC2"/>
        <w:rPr>
          <w:rFonts w:eastAsiaTheme="minorEastAsia"/>
          <w:color w:val="auto"/>
          <w:sz w:val="24"/>
          <w:szCs w:val="24"/>
          <w:lang w:val="en-US"/>
        </w:rPr>
      </w:pPr>
      <w:r w:rsidRPr="008B571A">
        <w:t>9.1.</w:t>
      </w:r>
      <w:r>
        <w:rPr>
          <w:rFonts w:eastAsiaTheme="minorEastAsia"/>
          <w:color w:val="auto"/>
          <w:sz w:val="24"/>
          <w:szCs w:val="24"/>
          <w:lang w:val="en-US"/>
        </w:rPr>
        <w:tab/>
      </w:r>
      <w:r>
        <w:t>Mass stability and form stability</w:t>
      </w:r>
      <w:r>
        <w:tab/>
      </w:r>
      <w:r>
        <w:fldChar w:fldCharType="begin"/>
      </w:r>
      <w:r>
        <w:instrText xml:space="preserve"> PAGEREF _Toc445816186 \h </w:instrText>
      </w:r>
      <w:r>
        <w:fldChar w:fldCharType="separate"/>
      </w:r>
      <w:r>
        <w:t>21</w:t>
      </w:r>
      <w:r>
        <w:fldChar w:fldCharType="end"/>
      </w:r>
    </w:p>
    <w:p w14:paraId="18CDA0C7" w14:textId="77777777" w:rsidR="006B24C0" w:rsidRDefault="006B24C0">
      <w:pPr>
        <w:pStyle w:val="TOC1"/>
        <w:rPr>
          <w:rFonts w:eastAsiaTheme="minorEastAsia"/>
          <w:b w:val="0"/>
          <w:color w:val="auto"/>
          <w:sz w:val="24"/>
          <w:szCs w:val="24"/>
          <w:lang w:val="en-US"/>
        </w:rPr>
      </w:pPr>
      <w:r w:rsidRPr="008B571A">
        <w:t>10.</w:t>
      </w:r>
      <w:r>
        <w:rPr>
          <w:rFonts w:eastAsiaTheme="minorEastAsia"/>
          <w:b w:val="0"/>
          <w:color w:val="auto"/>
          <w:sz w:val="24"/>
          <w:szCs w:val="24"/>
          <w:lang w:val="en-US"/>
        </w:rPr>
        <w:tab/>
      </w:r>
      <w:r w:rsidRPr="008B571A">
        <w:t>INTRODUCTION TO DYNAMIC STABILITY</w:t>
      </w:r>
      <w:r>
        <w:tab/>
      </w:r>
      <w:r>
        <w:fldChar w:fldCharType="begin"/>
      </w:r>
      <w:r>
        <w:instrText xml:space="preserve"> PAGEREF _Toc445816187 \h </w:instrText>
      </w:r>
      <w:r>
        <w:fldChar w:fldCharType="separate"/>
      </w:r>
      <w:r>
        <w:t>21</w:t>
      </w:r>
      <w:r>
        <w:fldChar w:fldCharType="end"/>
      </w:r>
    </w:p>
    <w:p w14:paraId="239D9E81" w14:textId="77777777" w:rsidR="006B24C0" w:rsidRDefault="006B24C0">
      <w:pPr>
        <w:pStyle w:val="TOC1"/>
        <w:rPr>
          <w:rFonts w:eastAsiaTheme="minorEastAsia"/>
          <w:b w:val="0"/>
          <w:color w:val="auto"/>
          <w:sz w:val="24"/>
          <w:szCs w:val="24"/>
          <w:lang w:val="en-US"/>
        </w:rPr>
      </w:pPr>
      <w:r w:rsidRPr="008B571A">
        <w:t>11.</w:t>
      </w:r>
      <w:r>
        <w:rPr>
          <w:rFonts w:eastAsiaTheme="minorEastAsia"/>
          <w:b w:val="0"/>
          <w:color w:val="auto"/>
          <w:sz w:val="24"/>
          <w:szCs w:val="24"/>
          <w:lang w:val="en-US"/>
        </w:rPr>
        <w:tab/>
      </w:r>
      <w:r w:rsidRPr="008B571A">
        <w:t>STUDY OF STABILITY CURVES (RIGHTING ARM CURVES)</w:t>
      </w:r>
      <w:r>
        <w:tab/>
      </w:r>
      <w:r>
        <w:fldChar w:fldCharType="begin"/>
      </w:r>
      <w:r>
        <w:instrText xml:space="preserve"> PAGEREF _Toc445816188 \h </w:instrText>
      </w:r>
      <w:r>
        <w:fldChar w:fldCharType="separate"/>
      </w:r>
      <w:r>
        <w:t>21</w:t>
      </w:r>
      <w:r>
        <w:fldChar w:fldCharType="end"/>
      </w:r>
    </w:p>
    <w:p w14:paraId="70D674C8" w14:textId="77777777" w:rsidR="006B24C0" w:rsidRDefault="006B24C0">
      <w:pPr>
        <w:pStyle w:val="TOC1"/>
        <w:rPr>
          <w:rFonts w:eastAsiaTheme="minorEastAsia"/>
          <w:b w:val="0"/>
          <w:color w:val="auto"/>
          <w:sz w:val="24"/>
          <w:szCs w:val="24"/>
          <w:lang w:val="en-US"/>
        </w:rPr>
      </w:pPr>
      <w:r w:rsidRPr="008B571A">
        <w:t>12.</w:t>
      </w:r>
      <w:r>
        <w:rPr>
          <w:rFonts w:eastAsiaTheme="minorEastAsia"/>
          <w:b w:val="0"/>
          <w:color w:val="auto"/>
          <w:sz w:val="24"/>
          <w:szCs w:val="24"/>
          <w:lang w:val="en-US"/>
        </w:rPr>
        <w:tab/>
      </w:r>
      <w:r w:rsidRPr="008B571A">
        <w:t>STABILITY SAFETY CHECK</w:t>
      </w:r>
      <w:r>
        <w:tab/>
      </w:r>
      <w:r>
        <w:fldChar w:fldCharType="begin"/>
      </w:r>
      <w:r>
        <w:instrText xml:space="preserve"> PAGEREF _Toc445816189 \h </w:instrText>
      </w:r>
      <w:r>
        <w:fldChar w:fldCharType="separate"/>
      </w:r>
      <w:r>
        <w:t>22</w:t>
      </w:r>
      <w:r>
        <w:fldChar w:fldCharType="end"/>
      </w:r>
    </w:p>
    <w:p w14:paraId="6E4B0627" w14:textId="77777777" w:rsidR="006B24C0" w:rsidRDefault="006B24C0">
      <w:pPr>
        <w:pStyle w:val="TOC1"/>
        <w:rPr>
          <w:rFonts w:eastAsiaTheme="minorEastAsia"/>
          <w:b w:val="0"/>
          <w:color w:val="auto"/>
          <w:sz w:val="24"/>
          <w:szCs w:val="24"/>
          <w:lang w:val="en-US"/>
        </w:rPr>
      </w:pPr>
      <w:r w:rsidRPr="008B571A">
        <w:t>13.</w:t>
      </w:r>
      <w:r>
        <w:rPr>
          <w:rFonts w:eastAsiaTheme="minorEastAsia"/>
          <w:b w:val="0"/>
          <w:color w:val="auto"/>
          <w:sz w:val="24"/>
          <w:szCs w:val="24"/>
          <w:lang w:val="en-US"/>
        </w:rPr>
        <w:tab/>
      </w:r>
      <w:r w:rsidRPr="008B571A">
        <w:t>ACRONYMS &amp; ABBREVIATIONS</w:t>
      </w:r>
      <w:r>
        <w:tab/>
      </w:r>
      <w:r>
        <w:fldChar w:fldCharType="begin"/>
      </w:r>
      <w:r>
        <w:instrText xml:space="preserve"> PAGEREF _Toc445816190 \h </w:instrText>
      </w:r>
      <w:r>
        <w:fldChar w:fldCharType="separate"/>
      </w:r>
      <w:r>
        <w:t>23</w:t>
      </w:r>
      <w:r>
        <w:fldChar w:fldCharType="end"/>
      </w:r>
    </w:p>
    <w:p w14:paraId="4F37FCC7" w14:textId="77777777" w:rsidR="006B24C0" w:rsidRDefault="006B24C0">
      <w:pPr>
        <w:pStyle w:val="TOC1"/>
        <w:rPr>
          <w:rFonts w:eastAsiaTheme="minorEastAsia"/>
          <w:b w:val="0"/>
          <w:color w:val="auto"/>
          <w:sz w:val="24"/>
          <w:szCs w:val="24"/>
          <w:lang w:val="en-US"/>
        </w:rPr>
      </w:pPr>
      <w:r w:rsidRPr="008B571A">
        <w:t>14.</w:t>
      </w:r>
      <w:r>
        <w:rPr>
          <w:rFonts w:eastAsiaTheme="minorEastAsia"/>
          <w:b w:val="0"/>
          <w:color w:val="auto"/>
          <w:sz w:val="24"/>
          <w:szCs w:val="24"/>
          <w:lang w:val="en-US"/>
        </w:rPr>
        <w:tab/>
      </w:r>
      <w:r w:rsidRPr="008B571A">
        <w:t>REFERENCES</w:t>
      </w:r>
      <w:r>
        <w:tab/>
      </w:r>
      <w:r>
        <w:fldChar w:fldCharType="begin"/>
      </w:r>
      <w:r>
        <w:instrText xml:space="preserve"> PAGEREF _Toc445816191 \h </w:instrText>
      </w:r>
      <w:r>
        <w:fldChar w:fldCharType="separate"/>
      </w:r>
      <w:r>
        <w:t>24</w:t>
      </w:r>
      <w:r>
        <w:fldChar w:fldCharType="end"/>
      </w:r>
    </w:p>
    <w:p w14:paraId="31E94CD0" w14:textId="77777777" w:rsidR="006B24C0" w:rsidRDefault="006B24C0">
      <w:pPr>
        <w:pStyle w:val="TOC4"/>
        <w:rPr>
          <w:rFonts w:eastAsiaTheme="minorEastAsia"/>
          <w:b w:val="0"/>
          <w:noProof/>
          <w:color w:val="auto"/>
          <w:sz w:val="24"/>
          <w:szCs w:val="24"/>
          <w:lang w:val="en-US"/>
        </w:rPr>
      </w:pPr>
      <w:r w:rsidRPr="008B571A">
        <w:rPr>
          <w:noProof/>
          <w:u w:color="407EC9"/>
        </w:rPr>
        <w:t>ANNEX A</w:t>
      </w:r>
      <w:r>
        <w:rPr>
          <w:rFonts w:eastAsiaTheme="minorEastAsia"/>
          <w:b w:val="0"/>
          <w:noProof/>
          <w:color w:val="auto"/>
          <w:sz w:val="24"/>
          <w:szCs w:val="24"/>
          <w:lang w:val="en-US"/>
        </w:rPr>
        <w:tab/>
      </w:r>
      <w:r>
        <w:rPr>
          <w:noProof/>
        </w:rPr>
        <w:t>Determination of centre of gravity G for components of a buoy</w:t>
      </w:r>
      <w:r>
        <w:rPr>
          <w:noProof/>
        </w:rPr>
        <w:tab/>
      </w:r>
      <w:r>
        <w:rPr>
          <w:noProof/>
        </w:rPr>
        <w:fldChar w:fldCharType="begin"/>
      </w:r>
      <w:r>
        <w:rPr>
          <w:noProof/>
        </w:rPr>
        <w:instrText xml:space="preserve"> PAGEREF _Toc445816192 \h </w:instrText>
      </w:r>
      <w:r>
        <w:rPr>
          <w:noProof/>
        </w:rPr>
      </w:r>
      <w:r>
        <w:rPr>
          <w:noProof/>
        </w:rPr>
        <w:fldChar w:fldCharType="separate"/>
      </w:r>
      <w:r>
        <w:rPr>
          <w:noProof/>
        </w:rPr>
        <w:t>25</w:t>
      </w:r>
      <w:r>
        <w:rPr>
          <w:noProof/>
        </w:rPr>
        <w:fldChar w:fldCharType="end"/>
      </w:r>
    </w:p>
    <w:p w14:paraId="5E349E54" w14:textId="77777777" w:rsidR="006B24C0" w:rsidRDefault="006B24C0">
      <w:pPr>
        <w:pStyle w:val="TOC4"/>
        <w:rPr>
          <w:rFonts w:eastAsiaTheme="minorEastAsia"/>
          <w:b w:val="0"/>
          <w:noProof/>
          <w:color w:val="auto"/>
          <w:sz w:val="24"/>
          <w:szCs w:val="24"/>
          <w:lang w:val="en-US"/>
        </w:rPr>
      </w:pPr>
      <w:r w:rsidRPr="008B571A">
        <w:rPr>
          <w:noProof/>
          <w:u w:color="407EC9"/>
        </w:rPr>
        <w:t>ANNEX B</w:t>
      </w:r>
      <w:r>
        <w:rPr>
          <w:rFonts w:eastAsiaTheme="minorEastAsia"/>
          <w:b w:val="0"/>
          <w:noProof/>
          <w:color w:val="auto"/>
          <w:sz w:val="24"/>
          <w:szCs w:val="24"/>
          <w:lang w:val="en-US"/>
        </w:rPr>
        <w:tab/>
      </w:r>
      <w:r>
        <w:rPr>
          <w:noProof/>
        </w:rPr>
        <w:t>Determination of centre of buoyancy B of a steel buoy</w:t>
      </w:r>
      <w:r>
        <w:rPr>
          <w:noProof/>
        </w:rPr>
        <w:tab/>
      </w:r>
      <w:r>
        <w:rPr>
          <w:noProof/>
        </w:rPr>
        <w:fldChar w:fldCharType="begin"/>
      </w:r>
      <w:r>
        <w:rPr>
          <w:noProof/>
        </w:rPr>
        <w:instrText xml:space="preserve"> PAGEREF _Toc445816193 \h </w:instrText>
      </w:r>
      <w:r>
        <w:rPr>
          <w:noProof/>
        </w:rPr>
      </w:r>
      <w:r>
        <w:rPr>
          <w:noProof/>
        </w:rPr>
        <w:fldChar w:fldCharType="separate"/>
      </w:r>
      <w:r>
        <w:rPr>
          <w:noProof/>
        </w:rPr>
        <w:t>27</w:t>
      </w:r>
      <w:r>
        <w:rPr>
          <w:noProof/>
        </w:rPr>
        <w:fldChar w:fldCharType="end"/>
      </w:r>
    </w:p>
    <w:p w14:paraId="23AAE365" w14:textId="77777777" w:rsidR="006B24C0" w:rsidRDefault="006B24C0">
      <w:pPr>
        <w:pStyle w:val="TOC4"/>
        <w:rPr>
          <w:rFonts w:eastAsiaTheme="minorEastAsia"/>
          <w:b w:val="0"/>
          <w:noProof/>
          <w:color w:val="auto"/>
          <w:sz w:val="24"/>
          <w:szCs w:val="24"/>
          <w:lang w:val="en-US"/>
        </w:rPr>
      </w:pPr>
      <w:r w:rsidRPr="008B571A">
        <w:rPr>
          <w:noProof/>
          <w:u w:color="407EC9"/>
        </w:rPr>
        <w:t>ANNEX C</w:t>
      </w:r>
      <w:r>
        <w:rPr>
          <w:rFonts w:eastAsiaTheme="minorEastAsia"/>
          <w:b w:val="0"/>
          <w:noProof/>
          <w:color w:val="auto"/>
          <w:sz w:val="24"/>
          <w:szCs w:val="24"/>
          <w:lang w:val="en-US"/>
        </w:rPr>
        <w:tab/>
      </w:r>
      <w:r>
        <w:rPr>
          <w:noProof/>
        </w:rPr>
        <w:t>Examples of roll periods of different buoy types</w:t>
      </w:r>
      <w:r>
        <w:rPr>
          <w:noProof/>
        </w:rPr>
        <w:tab/>
      </w:r>
      <w:r>
        <w:rPr>
          <w:noProof/>
        </w:rPr>
        <w:fldChar w:fldCharType="begin"/>
      </w:r>
      <w:r>
        <w:rPr>
          <w:noProof/>
        </w:rPr>
        <w:instrText xml:space="preserve"> PAGEREF _Toc445816194 \h </w:instrText>
      </w:r>
      <w:r>
        <w:rPr>
          <w:noProof/>
        </w:rPr>
      </w:r>
      <w:r>
        <w:rPr>
          <w:noProof/>
        </w:rPr>
        <w:fldChar w:fldCharType="separate"/>
      </w:r>
      <w:r>
        <w:rPr>
          <w:noProof/>
        </w:rPr>
        <w:t>28</w:t>
      </w:r>
      <w:r>
        <w:rPr>
          <w:noProof/>
        </w:rPr>
        <w:fldChar w:fldCharType="end"/>
      </w:r>
    </w:p>
    <w:p w14:paraId="66194D0F" w14:textId="434B9B15"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fldChar w:fldCharType="end"/>
      </w:r>
    </w:p>
    <w:p w14:paraId="001C0AD5" w14:textId="60995785" w:rsidR="0078486B" w:rsidRDefault="002F265A" w:rsidP="00C9558A">
      <w:pPr>
        <w:pStyle w:val="ListofFigures"/>
      </w:pPr>
      <w:r>
        <w:t>List of Tables</w:t>
      </w:r>
    </w:p>
    <w:p w14:paraId="74007E14" w14:textId="77777777" w:rsidR="006B24C0"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6B24C0">
        <w:rPr>
          <w:noProof/>
        </w:rPr>
        <w:t>Table 1</w:t>
      </w:r>
      <w:r w:rsidR="006B24C0">
        <w:rPr>
          <w:rFonts w:eastAsiaTheme="minorEastAsia"/>
          <w:i w:val="0"/>
          <w:noProof/>
          <w:sz w:val="24"/>
          <w:szCs w:val="24"/>
          <w:lang w:val="en-US"/>
        </w:rPr>
        <w:tab/>
      </w:r>
      <w:r w:rsidR="006B24C0">
        <w:rPr>
          <w:noProof/>
        </w:rPr>
        <w:t>Examples for metacentric height of plastic buoys used by various administrations</w:t>
      </w:r>
      <w:r w:rsidR="006B24C0">
        <w:rPr>
          <w:noProof/>
        </w:rPr>
        <w:tab/>
      </w:r>
      <w:r w:rsidR="006B24C0">
        <w:rPr>
          <w:noProof/>
        </w:rPr>
        <w:fldChar w:fldCharType="begin"/>
      </w:r>
      <w:r w:rsidR="006B24C0">
        <w:rPr>
          <w:noProof/>
        </w:rPr>
        <w:instrText xml:space="preserve"> PAGEREF _Toc445816133 \h </w:instrText>
      </w:r>
      <w:r w:rsidR="006B24C0">
        <w:rPr>
          <w:noProof/>
        </w:rPr>
      </w:r>
      <w:r w:rsidR="006B24C0">
        <w:rPr>
          <w:noProof/>
        </w:rPr>
        <w:fldChar w:fldCharType="separate"/>
      </w:r>
      <w:r w:rsidR="006B24C0">
        <w:rPr>
          <w:noProof/>
        </w:rPr>
        <w:t>13</w:t>
      </w:r>
      <w:r w:rsidR="006B24C0">
        <w:rPr>
          <w:noProof/>
        </w:rPr>
        <w:fldChar w:fldCharType="end"/>
      </w:r>
    </w:p>
    <w:p w14:paraId="161A247E" w14:textId="2F2B50B9" w:rsidR="00161325" w:rsidRPr="00C91630" w:rsidRDefault="00923B4D" w:rsidP="00923B4D">
      <w:pPr>
        <w:pStyle w:val="BodyText"/>
      </w:pPr>
      <w:r>
        <w:fldChar w:fldCharType="end"/>
      </w:r>
    </w:p>
    <w:p w14:paraId="0F293C95" w14:textId="44E0E14A" w:rsidR="00994D97" w:rsidRDefault="00994D97" w:rsidP="00C9558A">
      <w:pPr>
        <w:pStyle w:val="ListofFigures"/>
      </w:pPr>
      <w:r w:rsidRPr="00441393">
        <w:t>List of Figures</w:t>
      </w:r>
    </w:p>
    <w:p w14:paraId="70830A7B" w14:textId="77777777" w:rsidR="006B24C0"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6B24C0">
        <w:rPr>
          <w:noProof/>
        </w:rPr>
        <w:t>Figure 1</w:t>
      </w:r>
      <w:r w:rsidR="006B24C0">
        <w:rPr>
          <w:rFonts w:eastAsiaTheme="minorEastAsia"/>
          <w:i w:val="0"/>
          <w:noProof/>
          <w:sz w:val="24"/>
          <w:szCs w:val="24"/>
          <w:lang w:val="en-US"/>
        </w:rPr>
        <w:tab/>
      </w:r>
      <w:r w:rsidR="006B24C0">
        <w:rPr>
          <w:noProof/>
        </w:rPr>
        <w:t>Buoy types (left to right: skirt, deep tail tube, short tail tube, LANBY, ballasted spar, tail tube with single mooring attachment)</w:t>
      </w:r>
      <w:r w:rsidR="006B24C0">
        <w:rPr>
          <w:noProof/>
        </w:rPr>
        <w:tab/>
      </w:r>
      <w:r w:rsidR="006B24C0">
        <w:rPr>
          <w:noProof/>
        </w:rPr>
        <w:fldChar w:fldCharType="begin"/>
      </w:r>
      <w:r w:rsidR="006B24C0">
        <w:rPr>
          <w:noProof/>
        </w:rPr>
        <w:instrText xml:space="preserve"> PAGEREF _Toc445816119 \h </w:instrText>
      </w:r>
      <w:r w:rsidR="006B24C0">
        <w:rPr>
          <w:noProof/>
        </w:rPr>
      </w:r>
      <w:r w:rsidR="006B24C0">
        <w:rPr>
          <w:noProof/>
        </w:rPr>
        <w:fldChar w:fldCharType="separate"/>
      </w:r>
      <w:r w:rsidR="006B24C0">
        <w:rPr>
          <w:noProof/>
        </w:rPr>
        <w:t>6</w:t>
      </w:r>
      <w:r w:rsidR="006B24C0">
        <w:rPr>
          <w:noProof/>
        </w:rPr>
        <w:fldChar w:fldCharType="end"/>
      </w:r>
    </w:p>
    <w:p w14:paraId="6E360D5D" w14:textId="77777777" w:rsidR="006B24C0" w:rsidRDefault="006B24C0">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Spar buoy, articulated beacon</w:t>
      </w:r>
      <w:r>
        <w:rPr>
          <w:noProof/>
        </w:rPr>
        <w:tab/>
      </w:r>
      <w:r>
        <w:rPr>
          <w:noProof/>
        </w:rPr>
        <w:fldChar w:fldCharType="begin"/>
      </w:r>
      <w:r>
        <w:rPr>
          <w:noProof/>
        </w:rPr>
        <w:instrText xml:space="preserve"> PAGEREF _Toc445816120 \h </w:instrText>
      </w:r>
      <w:r>
        <w:rPr>
          <w:noProof/>
        </w:rPr>
      </w:r>
      <w:r>
        <w:rPr>
          <w:noProof/>
        </w:rPr>
        <w:fldChar w:fldCharType="separate"/>
      </w:r>
      <w:r>
        <w:rPr>
          <w:noProof/>
        </w:rPr>
        <w:t>7</w:t>
      </w:r>
      <w:r>
        <w:rPr>
          <w:noProof/>
        </w:rPr>
        <w:fldChar w:fldCharType="end"/>
      </w:r>
    </w:p>
    <w:p w14:paraId="2AAB8C37" w14:textId="77777777" w:rsidR="006B24C0" w:rsidRDefault="006B24C0">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Description of movement of a buoy (from IALA Guideline 1065)</w:t>
      </w:r>
      <w:r>
        <w:rPr>
          <w:noProof/>
        </w:rPr>
        <w:tab/>
      </w:r>
      <w:r>
        <w:rPr>
          <w:noProof/>
        </w:rPr>
        <w:fldChar w:fldCharType="begin"/>
      </w:r>
      <w:r>
        <w:rPr>
          <w:noProof/>
        </w:rPr>
        <w:instrText xml:space="preserve"> PAGEREF _Toc445816121 \h </w:instrText>
      </w:r>
      <w:r>
        <w:rPr>
          <w:noProof/>
        </w:rPr>
      </w:r>
      <w:r>
        <w:rPr>
          <w:noProof/>
        </w:rPr>
        <w:fldChar w:fldCharType="separate"/>
      </w:r>
      <w:r>
        <w:rPr>
          <w:noProof/>
        </w:rPr>
        <w:t>8</w:t>
      </w:r>
      <w:r>
        <w:rPr>
          <w:noProof/>
        </w:rPr>
        <w:fldChar w:fldCharType="end"/>
      </w:r>
    </w:p>
    <w:p w14:paraId="122EF552" w14:textId="77777777" w:rsidR="006B24C0" w:rsidRDefault="006B24C0">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Centre of buoyancy</w:t>
      </w:r>
      <w:r>
        <w:rPr>
          <w:noProof/>
        </w:rPr>
        <w:tab/>
      </w:r>
      <w:r>
        <w:rPr>
          <w:noProof/>
        </w:rPr>
        <w:fldChar w:fldCharType="begin"/>
      </w:r>
      <w:r>
        <w:rPr>
          <w:noProof/>
        </w:rPr>
        <w:instrText xml:space="preserve"> PAGEREF _Toc445816122 \h </w:instrText>
      </w:r>
      <w:r>
        <w:rPr>
          <w:noProof/>
        </w:rPr>
      </w:r>
      <w:r>
        <w:rPr>
          <w:noProof/>
        </w:rPr>
        <w:fldChar w:fldCharType="separate"/>
      </w:r>
      <w:r>
        <w:rPr>
          <w:noProof/>
        </w:rPr>
        <w:t>10</w:t>
      </w:r>
      <w:r>
        <w:rPr>
          <w:noProof/>
        </w:rPr>
        <w:fldChar w:fldCharType="end"/>
      </w:r>
    </w:p>
    <w:p w14:paraId="2E860E60" w14:textId="77777777" w:rsidR="006B24C0" w:rsidRDefault="006B24C0">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Centre of gravity of a buoy</w:t>
      </w:r>
      <w:r>
        <w:rPr>
          <w:noProof/>
        </w:rPr>
        <w:tab/>
      </w:r>
      <w:r>
        <w:rPr>
          <w:noProof/>
        </w:rPr>
        <w:fldChar w:fldCharType="begin"/>
      </w:r>
      <w:r>
        <w:rPr>
          <w:noProof/>
        </w:rPr>
        <w:instrText xml:space="preserve"> PAGEREF _Toc445816123 \h </w:instrText>
      </w:r>
      <w:r>
        <w:rPr>
          <w:noProof/>
        </w:rPr>
      </w:r>
      <w:r>
        <w:rPr>
          <w:noProof/>
        </w:rPr>
        <w:fldChar w:fldCharType="separate"/>
      </w:r>
      <w:r>
        <w:rPr>
          <w:noProof/>
        </w:rPr>
        <w:t>11</w:t>
      </w:r>
      <w:r>
        <w:rPr>
          <w:noProof/>
        </w:rPr>
        <w:fldChar w:fldCharType="end"/>
      </w:r>
    </w:p>
    <w:p w14:paraId="67E24C91" w14:textId="77777777" w:rsidR="006B24C0" w:rsidRDefault="006B24C0">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Metacentric height</w:t>
      </w:r>
      <w:r>
        <w:rPr>
          <w:noProof/>
        </w:rPr>
        <w:tab/>
      </w:r>
      <w:r>
        <w:rPr>
          <w:noProof/>
        </w:rPr>
        <w:fldChar w:fldCharType="begin"/>
      </w:r>
      <w:r>
        <w:rPr>
          <w:noProof/>
        </w:rPr>
        <w:instrText xml:space="preserve"> PAGEREF _Toc445816124 \h </w:instrText>
      </w:r>
      <w:r>
        <w:rPr>
          <w:noProof/>
        </w:rPr>
      </w:r>
      <w:r>
        <w:rPr>
          <w:noProof/>
        </w:rPr>
        <w:fldChar w:fldCharType="separate"/>
      </w:r>
      <w:r>
        <w:rPr>
          <w:noProof/>
        </w:rPr>
        <w:t>12</w:t>
      </w:r>
      <w:r>
        <w:rPr>
          <w:noProof/>
        </w:rPr>
        <w:fldChar w:fldCharType="end"/>
      </w:r>
    </w:p>
    <w:p w14:paraId="6FA052C1" w14:textId="77777777" w:rsidR="006B24C0" w:rsidRDefault="006B24C0">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Metacentric height</w:t>
      </w:r>
      <w:r>
        <w:rPr>
          <w:noProof/>
        </w:rPr>
        <w:tab/>
      </w:r>
      <w:r>
        <w:rPr>
          <w:noProof/>
        </w:rPr>
        <w:fldChar w:fldCharType="begin"/>
      </w:r>
      <w:r>
        <w:rPr>
          <w:noProof/>
        </w:rPr>
        <w:instrText xml:space="preserve"> PAGEREF _Toc445816125 \h </w:instrText>
      </w:r>
      <w:r>
        <w:rPr>
          <w:noProof/>
        </w:rPr>
      </w:r>
      <w:r>
        <w:rPr>
          <w:noProof/>
        </w:rPr>
        <w:fldChar w:fldCharType="separate"/>
      </w:r>
      <w:r>
        <w:rPr>
          <w:noProof/>
        </w:rPr>
        <w:t>14</w:t>
      </w:r>
      <w:r>
        <w:rPr>
          <w:noProof/>
        </w:rPr>
        <w:fldChar w:fldCharType="end"/>
      </w:r>
    </w:p>
    <w:p w14:paraId="7493AE85" w14:textId="77777777" w:rsidR="006B24C0" w:rsidRDefault="006B24C0">
      <w:pPr>
        <w:pStyle w:val="TableofFigures"/>
        <w:rPr>
          <w:rFonts w:eastAsiaTheme="minorEastAsia"/>
          <w:i w:val="0"/>
          <w:noProof/>
          <w:sz w:val="24"/>
          <w:szCs w:val="24"/>
          <w:lang w:val="en-US"/>
        </w:rPr>
      </w:pPr>
      <w:r>
        <w:rPr>
          <w:noProof/>
        </w:rPr>
        <w:t>Figure 8</w:t>
      </w:r>
      <w:r>
        <w:rPr>
          <w:rFonts w:eastAsiaTheme="minorEastAsia"/>
          <w:i w:val="0"/>
          <w:noProof/>
          <w:sz w:val="24"/>
          <w:szCs w:val="24"/>
          <w:lang w:val="en-US"/>
        </w:rPr>
        <w:tab/>
      </w:r>
      <w:r>
        <w:rPr>
          <w:noProof/>
        </w:rPr>
        <w:t>Angle of heel</w:t>
      </w:r>
      <w:r>
        <w:rPr>
          <w:noProof/>
        </w:rPr>
        <w:tab/>
      </w:r>
      <w:r>
        <w:rPr>
          <w:noProof/>
        </w:rPr>
        <w:fldChar w:fldCharType="begin"/>
      </w:r>
      <w:r>
        <w:rPr>
          <w:noProof/>
        </w:rPr>
        <w:instrText xml:space="preserve"> PAGEREF _Toc445816126 \h </w:instrText>
      </w:r>
      <w:r>
        <w:rPr>
          <w:noProof/>
        </w:rPr>
      </w:r>
      <w:r>
        <w:rPr>
          <w:noProof/>
        </w:rPr>
        <w:fldChar w:fldCharType="separate"/>
      </w:r>
      <w:r>
        <w:rPr>
          <w:noProof/>
        </w:rPr>
        <w:t>15</w:t>
      </w:r>
      <w:r>
        <w:rPr>
          <w:noProof/>
        </w:rPr>
        <w:fldChar w:fldCharType="end"/>
      </w:r>
    </w:p>
    <w:p w14:paraId="609B209F" w14:textId="77777777" w:rsidR="006B24C0" w:rsidRDefault="006B24C0">
      <w:pPr>
        <w:pStyle w:val="TableofFigures"/>
        <w:rPr>
          <w:rFonts w:eastAsiaTheme="minorEastAsia"/>
          <w:i w:val="0"/>
          <w:noProof/>
          <w:sz w:val="24"/>
          <w:szCs w:val="24"/>
          <w:lang w:val="en-US"/>
        </w:rPr>
      </w:pPr>
      <w:r>
        <w:rPr>
          <w:noProof/>
        </w:rPr>
        <w:t>Figure 9</w:t>
      </w:r>
      <w:r>
        <w:rPr>
          <w:rFonts w:eastAsiaTheme="minorEastAsia"/>
          <w:i w:val="0"/>
          <w:noProof/>
          <w:sz w:val="24"/>
          <w:szCs w:val="24"/>
          <w:lang w:val="en-US"/>
        </w:rPr>
        <w:tab/>
      </w:r>
      <w:r>
        <w:rPr>
          <w:noProof/>
        </w:rPr>
        <w:t>Areas of wind- and water forces</w:t>
      </w:r>
      <w:r>
        <w:rPr>
          <w:noProof/>
        </w:rPr>
        <w:tab/>
      </w:r>
      <w:r>
        <w:rPr>
          <w:noProof/>
        </w:rPr>
        <w:fldChar w:fldCharType="begin"/>
      </w:r>
      <w:r>
        <w:rPr>
          <w:noProof/>
        </w:rPr>
        <w:instrText xml:space="preserve"> PAGEREF _Toc445816127 \h </w:instrText>
      </w:r>
      <w:r>
        <w:rPr>
          <w:noProof/>
        </w:rPr>
      </w:r>
      <w:r>
        <w:rPr>
          <w:noProof/>
        </w:rPr>
        <w:fldChar w:fldCharType="separate"/>
      </w:r>
      <w:r>
        <w:rPr>
          <w:noProof/>
        </w:rPr>
        <w:t>16</w:t>
      </w:r>
      <w:r>
        <w:rPr>
          <w:noProof/>
        </w:rPr>
        <w:fldChar w:fldCharType="end"/>
      </w:r>
    </w:p>
    <w:p w14:paraId="3A3F5ACA" w14:textId="77777777" w:rsidR="006B24C0" w:rsidRDefault="006B24C0">
      <w:pPr>
        <w:pStyle w:val="TableofFigures"/>
        <w:rPr>
          <w:rFonts w:eastAsiaTheme="minorEastAsia"/>
          <w:i w:val="0"/>
          <w:noProof/>
          <w:sz w:val="24"/>
          <w:szCs w:val="24"/>
          <w:lang w:val="en-US"/>
        </w:rPr>
      </w:pPr>
      <w:r>
        <w:rPr>
          <w:noProof/>
        </w:rPr>
        <w:t>Figure 10</w:t>
      </w:r>
      <w:r>
        <w:rPr>
          <w:rFonts w:eastAsiaTheme="minorEastAsia"/>
          <w:i w:val="0"/>
          <w:noProof/>
          <w:sz w:val="24"/>
          <w:szCs w:val="24"/>
          <w:lang w:val="en-US"/>
        </w:rPr>
        <w:tab/>
      </w:r>
      <w:r>
        <w:rPr>
          <w:noProof/>
        </w:rPr>
        <w:t>A buoy lifted at an off-centre lifting point</w:t>
      </w:r>
      <w:r>
        <w:rPr>
          <w:noProof/>
        </w:rPr>
        <w:tab/>
      </w:r>
      <w:r>
        <w:rPr>
          <w:noProof/>
        </w:rPr>
        <w:fldChar w:fldCharType="begin"/>
      </w:r>
      <w:r>
        <w:rPr>
          <w:noProof/>
        </w:rPr>
        <w:instrText xml:space="preserve"> PAGEREF _Toc445816128 \h </w:instrText>
      </w:r>
      <w:r>
        <w:rPr>
          <w:noProof/>
        </w:rPr>
      </w:r>
      <w:r>
        <w:rPr>
          <w:noProof/>
        </w:rPr>
        <w:fldChar w:fldCharType="separate"/>
      </w:r>
      <w:r>
        <w:rPr>
          <w:noProof/>
        </w:rPr>
        <w:t>17</w:t>
      </w:r>
      <w:r>
        <w:rPr>
          <w:noProof/>
        </w:rPr>
        <w:fldChar w:fldCharType="end"/>
      </w:r>
    </w:p>
    <w:p w14:paraId="2B8AC7DB" w14:textId="77777777" w:rsidR="006B24C0" w:rsidRDefault="006B24C0">
      <w:pPr>
        <w:pStyle w:val="TableofFigures"/>
        <w:rPr>
          <w:rFonts w:eastAsiaTheme="minorEastAsia"/>
          <w:i w:val="0"/>
          <w:noProof/>
          <w:sz w:val="24"/>
          <w:szCs w:val="24"/>
          <w:lang w:val="en-US"/>
        </w:rPr>
      </w:pPr>
      <w:r>
        <w:rPr>
          <w:noProof/>
        </w:rPr>
        <w:t>Figure 11</w:t>
      </w:r>
      <w:r>
        <w:rPr>
          <w:rFonts w:eastAsiaTheme="minorEastAsia"/>
          <w:i w:val="0"/>
          <w:noProof/>
          <w:sz w:val="24"/>
          <w:szCs w:val="24"/>
          <w:lang w:val="en-US"/>
        </w:rPr>
        <w:tab/>
      </w:r>
      <w:r>
        <w:rPr>
          <w:noProof/>
        </w:rPr>
        <w:t>Measuring the metacentric height</w:t>
      </w:r>
      <w:r>
        <w:rPr>
          <w:noProof/>
        </w:rPr>
        <w:tab/>
      </w:r>
      <w:r>
        <w:rPr>
          <w:noProof/>
        </w:rPr>
        <w:fldChar w:fldCharType="begin"/>
      </w:r>
      <w:r>
        <w:rPr>
          <w:noProof/>
        </w:rPr>
        <w:instrText xml:space="preserve"> PAGEREF _Toc445816129 \h </w:instrText>
      </w:r>
      <w:r>
        <w:rPr>
          <w:noProof/>
        </w:rPr>
      </w:r>
      <w:r>
        <w:rPr>
          <w:noProof/>
        </w:rPr>
        <w:fldChar w:fldCharType="separate"/>
      </w:r>
      <w:r>
        <w:rPr>
          <w:noProof/>
        </w:rPr>
        <w:t>19</w:t>
      </w:r>
      <w:r>
        <w:rPr>
          <w:noProof/>
        </w:rPr>
        <w:fldChar w:fldCharType="end"/>
      </w:r>
    </w:p>
    <w:p w14:paraId="0621F98C" w14:textId="77777777" w:rsidR="006B24C0" w:rsidRDefault="006B24C0">
      <w:pPr>
        <w:pStyle w:val="TableofFigures"/>
        <w:rPr>
          <w:rFonts w:eastAsiaTheme="minorEastAsia"/>
          <w:i w:val="0"/>
          <w:noProof/>
          <w:sz w:val="24"/>
          <w:szCs w:val="24"/>
          <w:lang w:val="en-US"/>
        </w:rPr>
      </w:pPr>
      <w:r>
        <w:rPr>
          <w:noProof/>
        </w:rPr>
        <w:t>Figure 12</w:t>
      </w:r>
      <w:r>
        <w:rPr>
          <w:rFonts w:eastAsiaTheme="minorEastAsia"/>
          <w:i w:val="0"/>
          <w:noProof/>
          <w:sz w:val="24"/>
          <w:szCs w:val="24"/>
          <w:lang w:val="en-US"/>
        </w:rPr>
        <w:tab/>
      </w:r>
      <w:r>
        <w:rPr>
          <w:noProof/>
        </w:rPr>
        <w:t>Towing trials</w:t>
      </w:r>
      <w:r>
        <w:rPr>
          <w:noProof/>
        </w:rPr>
        <w:tab/>
      </w:r>
      <w:r>
        <w:rPr>
          <w:noProof/>
        </w:rPr>
        <w:fldChar w:fldCharType="begin"/>
      </w:r>
      <w:r>
        <w:rPr>
          <w:noProof/>
        </w:rPr>
        <w:instrText xml:space="preserve"> PAGEREF _Toc445816130 \h </w:instrText>
      </w:r>
      <w:r>
        <w:rPr>
          <w:noProof/>
        </w:rPr>
      </w:r>
      <w:r>
        <w:rPr>
          <w:noProof/>
        </w:rPr>
        <w:fldChar w:fldCharType="separate"/>
      </w:r>
      <w:r>
        <w:rPr>
          <w:noProof/>
        </w:rPr>
        <w:t>20</w:t>
      </w:r>
      <w:r>
        <w:rPr>
          <w:noProof/>
        </w:rPr>
        <w:fldChar w:fldCharType="end"/>
      </w:r>
    </w:p>
    <w:p w14:paraId="606F334B" w14:textId="77777777" w:rsidR="006B24C0" w:rsidRDefault="006B24C0">
      <w:pPr>
        <w:pStyle w:val="TableofFigures"/>
        <w:rPr>
          <w:rFonts w:eastAsiaTheme="minorEastAsia"/>
          <w:i w:val="0"/>
          <w:noProof/>
          <w:sz w:val="24"/>
          <w:szCs w:val="24"/>
          <w:lang w:val="en-US"/>
        </w:rPr>
      </w:pPr>
      <w:r>
        <w:rPr>
          <w:noProof/>
        </w:rPr>
        <w:t>Figure 13</w:t>
      </w:r>
      <w:r>
        <w:rPr>
          <w:rFonts w:eastAsiaTheme="minorEastAsia"/>
          <w:i w:val="0"/>
          <w:noProof/>
          <w:sz w:val="24"/>
          <w:szCs w:val="24"/>
          <w:lang w:val="en-US"/>
        </w:rPr>
        <w:tab/>
      </w:r>
      <w:r>
        <w:rPr>
          <w:noProof/>
        </w:rPr>
        <w:t>GZ-curve</w:t>
      </w:r>
      <w:r>
        <w:rPr>
          <w:noProof/>
        </w:rPr>
        <w:tab/>
      </w:r>
      <w:r>
        <w:rPr>
          <w:noProof/>
        </w:rPr>
        <w:fldChar w:fldCharType="begin"/>
      </w:r>
      <w:r>
        <w:rPr>
          <w:noProof/>
        </w:rPr>
        <w:instrText xml:space="preserve"> PAGEREF _Toc445816131 \h </w:instrText>
      </w:r>
      <w:r>
        <w:rPr>
          <w:noProof/>
        </w:rPr>
      </w:r>
      <w:r>
        <w:rPr>
          <w:noProof/>
        </w:rPr>
        <w:fldChar w:fldCharType="separate"/>
      </w:r>
      <w:r>
        <w:rPr>
          <w:noProof/>
        </w:rPr>
        <w:t>22</w:t>
      </w:r>
      <w:r>
        <w:rPr>
          <w:noProof/>
        </w:rPr>
        <w:fldChar w:fldCharType="end"/>
      </w:r>
    </w:p>
    <w:p w14:paraId="250FB05F" w14:textId="77777777" w:rsidR="006B24C0" w:rsidRDefault="006B24C0">
      <w:pPr>
        <w:pStyle w:val="TableofFigures"/>
        <w:rPr>
          <w:rFonts w:eastAsiaTheme="minorEastAsia"/>
          <w:i w:val="0"/>
          <w:noProof/>
          <w:sz w:val="24"/>
          <w:szCs w:val="24"/>
          <w:lang w:val="en-US"/>
        </w:rPr>
      </w:pPr>
      <w:r>
        <w:rPr>
          <w:noProof/>
        </w:rPr>
        <w:t>Figure 14</w:t>
      </w:r>
      <w:r>
        <w:rPr>
          <w:rFonts w:eastAsiaTheme="minorEastAsia"/>
          <w:i w:val="0"/>
          <w:noProof/>
          <w:sz w:val="24"/>
          <w:szCs w:val="24"/>
          <w:lang w:val="en-US"/>
        </w:rPr>
        <w:tab/>
      </w:r>
      <w:r>
        <w:rPr>
          <w:noProof/>
        </w:rPr>
        <w:t>Buoy in horizontal position</w:t>
      </w:r>
      <w:r>
        <w:rPr>
          <w:noProof/>
        </w:rPr>
        <w:tab/>
      </w:r>
      <w:r>
        <w:rPr>
          <w:noProof/>
        </w:rPr>
        <w:fldChar w:fldCharType="begin"/>
      </w:r>
      <w:r>
        <w:rPr>
          <w:noProof/>
        </w:rPr>
        <w:instrText xml:space="preserve"> PAGEREF _Toc445816132 \h </w:instrText>
      </w:r>
      <w:r>
        <w:rPr>
          <w:noProof/>
        </w:rPr>
      </w:r>
      <w:r>
        <w:rPr>
          <w:noProof/>
        </w:rPr>
        <w:fldChar w:fldCharType="separate"/>
      </w:r>
      <w:r>
        <w:rPr>
          <w:noProof/>
        </w:rPr>
        <w:t>23</w:t>
      </w:r>
      <w:r>
        <w:rPr>
          <w:noProof/>
        </w:rPr>
        <w:fldChar w:fldCharType="end"/>
      </w:r>
    </w:p>
    <w:p w14:paraId="2EE0F9E2" w14:textId="195A23A2" w:rsidR="005E4659" w:rsidRDefault="00923B4D" w:rsidP="00FC6C4E">
      <w:pPr>
        <w:pStyle w:val="TableofFigures"/>
      </w:pPr>
      <w:r>
        <w:fldChar w:fldCharType="end"/>
      </w:r>
    </w:p>
    <w:p w14:paraId="07DF1BF0" w14:textId="1DCF015D" w:rsidR="005E4659" w:rsidRDefault="00DA17CD" w:rsidP="00C9558A">
      <w:pPr>
        <w:pStyle w:val="ListofFigures"/>
      </w:pPr>
      <w:r>
        <w:lastRenderedPageBreak/>
        <w:t>List of Equations</w:t>
      </w:r>
    </w:p>
    <w:p w14:paraId="007D0690" w14:textId="77777777" w:rsidR="00B07717" w:rsidRPr="00161325" w:rsidRDefault="00D638E0" w:rsidP="00FC6C4E">
      <w:pPr>
        <w:pStyle w:val="TableofFigures"/>
      </w:pPr>
      <w:r>
        <w:fldChar w:fldCharType="begin"/>
      </w:r>
      <w:r>
        <w:instrText xml:space="preserve"> TOC \t "equation" \c "Equation" </w:instrText>
      </w:r>
      <w:r>
        <w:fldChar w:fldCharType="separate"/>
      </w:r>
      <w:r w:rsidR="00FC6C4E">
        <w:rPr>
          <w:b/>
          <w:bCs/>
          <w:noProof/>
          <w:lang w:val="en-US"/>
        </w:rPr>
        <w:t>No table of figures entries found.</w:t>
      </w:r>
      <w:r w:rsidR="00FC6C4E">
        <w:rPr>
          <w:bCs/>
          <w:noProof/>
          <w:lang w:val="en-US"/>
        </w:rPr>
        <w:br/>
        <w:t xml:space="preserve">This is an automatic table of contents. To use it, apply heading styles (on the Home tab) to the text that goes in your table of contents, and then update this table. </w:t>
      </w:r>
      <w:r w:rsidR="00FC6C4E">
        <w:rPr>
          <w:bCs/>
          <w:noProof/>
          <w:lang w:val="en-US"/>
        </w:rPr>
        <w:cr/>
        <w:t xml:space="preserve"> </w:t>
      </w:r>
      <w:r w:rsidR="00FC6C4E">
        <w:rPr>
          <w:bCs/>
          <w:noProof/>
          <w:lang w:val="en-US"/>
        </w:rPr>
        <w:cr/>
        <w:t>If you want to type your own entries, use a manual table of contents (in the same menu as the automatic one).</w:t>
      </w:r>
      <w:r>
        <w:fldChar w:fldCharType="end"/>
      </w:r>
    </w:p>
    <w:p w14:paraId="4397F051" w14:textId="77777777" w:rsidR="00EB6F3C" w:rsidRDefault="00EB6F3C" w:rsidP="003274DB">
      <w:pPr>
        <w:rPr>
          <w:lang w:val="fr-FR"/>
        </w:rPr>
      </w:pPr>
    </w:p>
    <w:p w14:paraId="3D30231C" w14:textId="77777777" w:rsidR="00790277" w:rsidRPr="0078486B" w:rsidRDefault="00790277" w:rsidP="003274DB">
      <w:pPr>
        <w:rPr>
          <w:lang w:val="fr-FR"/>
        </w:rPr>
        <w:sectPr w:rsidR="00790277" w:rsidRPr="0078486B"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797AEACC" w14:textId="67D92031" w:rsidR="004944C8" w:rsidRDefault="005D40DA" w:rsidP="00DE2814">
      <w:pPr>
        <w:pStyle w:val="Heading1"/>
      </w:pPr>
      <w:bookmarkStart w:id="0" w:name="_Toc445816148"/>
      <w:r>
        <w:rPr>
          <w:caps w:val="0"/>
        </w:rPr>
        <w:lastRenderedPageBreak/>
        <w:t>PURPOSE</w:t>
      </w:r>
      <w:bookmarkEnd w:id="0"/>
    </w:p>
    <w:p w14:paraId="7B8E9F9F" w14:textId="77777777" w:rsidR="004944C8" w:rsidRDefault="004944C8" w:rsidP="004944C8">
      <w:pPr>
        <w:pStyle w:val="Heading1separatationline"/>
      </w:pPr>
    </w:p>
    <w:p w14:paraId="44041B25" w14:textId="77777777" w:rsidR="007B1928" w:rsidRPr="007B1928" w:rsidRDefault="007B1928" w:rsidP="007B1928">
      <w:pPr>
        <w:pStyle w:val="BodyText"/>
      </w:pPr>
      <w:r w:rsidRPr="007B1928">
        <w:t>The purpose of this guideline is to provide information on calculation of buoy stability for new buoy designs and for establishing the impact of the installation of new equipment on existing buoys.  Methods of measuring these parameters on existing buoys are also explained.</w:t>
      </w:r>
    </w:p>
    <w:p w14:paraId="6C92388D" w14:textId="32DB3E73" w:rsidR="007B1928" w:rsidRDefault="005D40DA" w:rsidP="007B1928">
      <w:pPr>
        <w:pStyle w:val="Heading1"/>
        <w:rPr>
          <w:rFonts w:eastAsiaTheme="minorHAnsi"/>
        </w:rPr>
      </w:pPr>
      <w:bookmarkStart w:id="1" w:name="_Toc227976657"/>
      <w:bookmarkStart w:id="2" w:name="_Toc445816149"/>
      <w:r w:rsidRPr="007B1928">
        <w:rPr>
          <w:rFonts w:eastAsiaTheme="minorHAnsi"/>
          <w:caps w:val="0"/>
        </w:rPr>
        <w:t>SCOPE</w:t>
      </w:r>
      <w:bookmarkEnd w:id="1"/>
      <w:bookmarkEnd w:id="2"/>
    </w:p>
    <w:p w14:paraId="7302150A" w14:textId="77777777" w:rsidR="007B1928" w:rsidRPr="007B1928" w:rsidRDefault="007B1928" w:rsidP="007B1928">
      <w:pPr>
        <w:pStyle w:val="Heading1separatationline"/>
      </w:pPr>
    </w:p>
    <w:p w14:paraId="40905875" w14:textId="77777777" w:rsidR="007B1928" w:rsidRPr="007B1928" w:rsidRDefault="007B1928" w:rsidP="007B1928">
      <w:pPr>
        <w:pStyle w:val="BodyText"/>
      </w:pPr>
      <w:r w:rsidRPr="007B1928">
        <w:t xml:space="preserve">This guideline provides information on those aspects of buoy design that effect the buoyancy and stability of the buoy.  The Guideline 1066 On the Design of Floating Aid to Navigation Moorings </w:t>
      </w:r>
      <w:r w:rsidRPr="007B1928">
        <w:fldChar w:fldCharType="begin"/>
      </w:r>
      <w:r w:rsidRPr="007B1928">
        <w:instrText xml:space="preserve"> REF _Ref338306394 \r \h </w:instrText>
      </w:r>
      <w:r w:rsidRPr="007B1928">
        <w:fldChar w:fldCharType="separate"/>
      </w:r>
      <w:r>
        <w:t>[1]</w:t>
      </w:r>
      <w:r w:rsidRPr="007B1928">
        <w:fldChar w:fldCharType="end"/>
      </w:r>
      <w:r w:rsidRPr="007B1928">
        <w:t xml:space="preserve"> should be consulted when loads due to wind and tidal effects are being considered.  It is recommended that a standard textbook on naval architecture should be consulted if the reader is not familiar with basic ship stability calculations.</w:t>
      </w:r>
    </w:p>
    <w:p w14:paraId="7C9E553F" w14:textId="77777777" w:rsidR="007B1928" w:rsidRPr="007B1928" w:rsidRDefault="007B1928" w:rsidP="007B1928">
      <w:pPr>
        <w:pStyle w:val="BodyText"/>
      </w:pPr>
      <w:r w:rsidRPr="007B1928">
        <w:t>The aspects of buoy design discussed in this guideline provide the basis for designing a buoy from first principles but can also be used when considering mounting different superstructures and new equipment on existing buoys or operating existing buoys in different mooring environments.</w:t>
      </w:r>
    </w:p>
    <w:p w14:paraId="61393C6F" w14:textId="7750C2A1" w:rsidR="007B1928" w:rsidRDefault="005D40DA" w:rsidP="007B1928">
      <w:pPr>
        <w:pStyle w:val="Heading1"/>
        <w:rPr>
          <w:rFonts w:eastAsiaTheme="minorHAnsi"/>
        </w:rPr>
      </w:pPr>
      <w:bookmarkStart w:id="3" w:name="_Toc348109217"/>
      <w:bookmarkStart w:id="4" w:name="_Toc348109410"/>
      <w:bookmarkStart w:id="5" w:name="_Toc352070847"/>
      <w:bookmarkStart w:id="6" w:name="_Toc352075702"/>
      <w:bookmarkStart w:id="7" w:name="_Toc352076026"/>
      <w:bookmarkStart w:id="8" w:name="_Toc348109218"/>
      <w:bookmarkStart w:id="9" w:name="_Toc348109411"/>
      <w:bookmarkStart w:id="10" w:name="_Toc352070848"/>
      <w:bookmarkStart w:id="11" w:name="_Toc352075703"/>
      <w:bookmarkStart w:id="12" w:name="_Toc352076027"/>
      <w:bookmarkStart w:id="13" w:name="_Toc227976658"/>
      <w:bookmarkStart w:id="14" w:name="_Toc445816150"/>
      <w:bookmarkEnd w:id="3"/>
      <w:bookmarkEnd w:id="4"/>
      <w:bookmarkEnd w:id="5"/>
      <w:bookmarkEnd w:id="6"/>
      <w:bookmarkEnd w:id="7"/>
      <w:bookmarkEnd w:id="8"/>
      <w:bookmarkEnd w:id="9"/>
      <w:bookmarkEnd w:id="10"/>
      <w:bookmarkEnd w:id="11"/>
      <w:bookmarkEnd w:id="12"/>
      <w:r w:rsidRPr="007B1928">
        <w:rPr>
          <w:rFonts w:eastAsiaTheme="minorHAnsi"/>
          <w:caps w:val="0"/>
        </w:rPr>
        <w:t>INTRODUCTION</w:t>
      </w:r>
      <w:bookmarkEnd w:id="13"/>
      <w:bookmarkEnd w:id="14"/>
    </w:p>
    <w:p w14:paraId="31EE275B" w14:textId="77777777" w:rsidR="007B1928" w:rsidRPr="007B1928" w:rsidRDefault="007B1928" w:rsidP="007B1928">
      <w:pPr>
        <w:pStyle w:val="Heading1separatationline"/>
      </w:pPr>
    </w:p>
    <w:p w14:paraId="6BD0538D" w14:textId="18689851" w:rsidR="007B1928" w:rsidRPr="007B1928" w:rsidRDefault="007B1928" w:rsidP="007B1928">
      <w:pPr>
        <w:pStyle w:val="BodyText"/>
      </w:pPr>
      <w:r w:rsidRPr="007B1928">
        <w:t xml:space="preserve">This guideline provides information on the hydrostatic performance of conventional buoys (skirt, tailtube, ballasted spar) moored with conventional moorings (as described in Guideline 1066 </w:t>
      </w:r>
      <w:r w:rsidRPr="007B1928">
        <w:fldChar w:fldCharType="begin"/>
      </w:r>
      <w:r w:rsidRPr="007B1928">
        <w:instrText xml:space="preserve"> REF _Ref338306394 \r \h </w:instrText>
      </w:r>
      <w:r w:rsidRPr="007B1928">
        <w:fldChar w:fldCharType="separate"/>
      </w:r>
      <w:r>
        <w:t>[1]</w:t>
      </w:r>
      <w:r w:rsidRPr="007B1928">
        <w:fldChar w:fldCharType="end"/>
      </w:r>
      <w:r w:rsidRPr="007B1928">
        <w:t xml:space="preserve">). </w:t>
      </w:r>
      <w:r>
        <w:t xml:space="preserve"> </w:t>
      </w:r>
      <w:r w:rsidRPr="007B1928">
        <w:t>Some of the buoy types are illustrated in</w:t>
      </w:r>
      <w:r>
        <w:t xml:space="preserve"> </w:t>
      </w:r>
      <w:r>
        <w:fldChar w:fldCharType="begin"/>
      </w:r>
      <w:r>
        <w:instrText xml:space="preserve"> REF _Ref338180471 \r \h </w:instrText>
      </w:r>
      <w:r>
        <w:fldChar w:fldCharType="separate"/>
      </w:r>
      <w:r>
        <w:t>Figure 1</w:t>
      </w:r>
      <w:r>
        <w:fldChar w:fldCharType="end"/>
      </w:r>
      <w:r w:rsidRPr="007B1928">
        <w:t>.</w:t>
      </w:r>
    </w:p>
    <w:p w14:paraId="32223146" w14:textId="77777777" w:rsidR="007B1928" w:rsidRPr="007B1928" w:rsidRDefault="007B1928" w:rsidP="007B1928">
      <w:pPr>
        <w:pStyle w:val="BodyText"/>
        <w:jc w:val="center"/>
      </w:pPr>
      <w:r w:rsidRPr="007B1928">
        <w:rPr>
          <w:noProof/>
          <w:lang w:val="en-US"/>
        </w:rPr>
        <w:drawing>
          <wp:inline distT="0" distB="0" distL="0" distR="0" wp14:anchorId="32B47DCB" wp14:editId="514AADD6">
            <wp:extent cx="5381625" cy="2886710"/>
            <wp:effectExtent l="0" t="0" r="3175" b="8890"/>
            <wp:docPr id="23" name="Picture 23" descr="20130417bFig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20130417bFigure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81625" cy="2886710"/>
                    </a:xfrm>
                    <a:prstGeom prst="rect">
                      <a:avLst/>
                    </a:prstGeom>
                    <a:noFill/>
                    <a:ln>
                      <a:noFill/>
                    </a:ln>
                  </pic:spPr>
                </pic:pic>
              </a:graphicData>
            </a:graphic>
          </wp:inline>
        </w:drawing>
      </w:r>
    </w:p>
    <w:p w14:paraId="64C91761" w14:textId="77777777" w:rsidR="007B1928" w:rsidRPr="007B1928" w:rsidRDefault="007B1928" w:rsidP="007B1928">
      <w:pPr>
        <w:pStyle w:val="Figurecaption"/>
      </w:pPr>
      <w:bookmarkStart w:id="15" w:name="_Ref338180471"/>
      <w:bookmarkStart w:id="16" w:name="_Toc227976043"/>
      <w:bookmarkStart w:id="17" w:name="_Toc445816119"/>
      <w:r w:rsidRPr="007B1928">
        <w:t>Buoy types (left to right: skirt, deep tail tube, short tail tube, LANBY, ballasted spar, tail tube with single mooring attachment)</w:t>
      </w:r>
      <w:bookmarkEnd w:id="15"/>
      <w:bookmarkEnd w:id="16"/>
      <w:bookmarkEnd w:id="17"/>
    </w:p>
    <w:p w14:paraId="1192D2FC" w14:textId="0FF508FF" w:rsidR="007B1928" w:rsidRPr="007B1928" w:rsidRDefault="007B1928" w:rsidP="007B1928">
      <w:pPr>
        <w:pStyle w:val="BodyText"/>
      </w:pPr>
      <w:r w:rsidRPr="007B1928">
        <w:t xml:space="preserve">The illustrations used in the Guideline are those of a tailtube buoy used in the French service. </w:t>
      </w:r>
      <w:proofErr w:type="gramStart"/>
      <w:r>
        <w:t>,</w:t>
      </w:r>
      <w:r w:rsidRPr="007B1928">
        <w:t>However</w:t>
      </w:r>
      <w:proofErr w:type="gramEnd"/>
      <w:r>
        <w:t>,</w:t>
      </w:r>
      <w:r w:rsidRPr="007B1928">
        <w:t xml:space="preserve"> the principles and processes described apply to all freely floating buoys with external or internal ballast.</w:t>
      </w:r>
    </w:p>
    <w:p w14:paraId="48B4D2DB" w14:textId="6D592533" w:rsidR="007B1928" w:rsidRPr="007B1928" w:rsidRDefault="007B1928" w:rsidP="007B1928">
      <w:pPr>
        <w:pStyle w:val="BodyText"/>
      </w:pPr>
      <w:r w:rsidRPr="007B1928">
        <w:t>The stability of articulated beacons and spar buoys depends on the mooring providing sufficient vertical force to maintain the buoy in an upright position.  Details of such calculations are not included.  However</w:t>
      </w:r>
      <w:r>
        <w:t>,</w:t>
      </w:r>
      <w:r w:rsidRPr="007B1928">
        <w:t xml:space="preserve"> the information provided on displacement and centre of buoyancy are relevant to these buoy types.</w:t>
      </w:r>
    </w:p>
    <w:p w14:paraId="5C09F612" w14:textId="77777777" w:rsidR="007B1928" w:rsidRPr="007B1928" w:rsidRDefault="007B1928" w:rsidP="007B1928">
      <w:pPr>
        <w:pStyle w:val="BodyText"/>
        <w:jc w:val="center"/>
      </w:pPr>
      <w:r w:rsidRPr="007B1928">
        <w:rPr>
          <w:noProof/>
          <w:lang w:val="en-US"/>
        </w:rPr>
        <w:lastRenderedPageBreak/>
        <w:drawing>
          <wp:inline distT="0" distB="0" distL="0" distR="0" wp14:anchorId="38FBC375" wp14:editId="2D863BBE">
            <wp:extent cx="2756535" cy="3095625"/>
            <wp:effectExtent l="25400" t="25400" r="37465" b="28575"/>
            <wp:docPr id="8" name="Picture 8" descr="Figure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2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56535" cy="3095625"/>
                    </a:xfrm>
                    <a:prstGeom prst="rect">
                      <a:avLst/>
                    </a:prstGeom>
                    <a:noFill/>
                    <a:ln w="6350" cmpd="sng">
                      <a:solidFill>
                        <a:srgbClr val="000000"/>
                      </a:solidFill>
                      <a:miter lim="800000"/>
                      <a:headEnd/>
                      <a:tailEnd/>
                    </a:ln>
                    <a:effectLst/>
                  </pic:spPr>
                </pic:pic>
              </a:graphicData>
            </a:graphic>
          </wp:inline>
        </w:drawing>
      </w:r>
    </w:p>
    <w:p w14:paraId="0531FA91" w14:textId="77777777" w:rsidR="007B1928" w:rsidRPr="007B1928" w:rsidRDefault="007B1928" w:rsidP="007B1928">
      <w:pPr>
        <w:pStyle w:val="Figurecaption"/>
        <w:jc w:val="center"/>
      </w:pPr>
      <w:bookmarkStart w:id="18" w:name="_Toc227976044"/>
      <w:bookmarkStart w:id="19" w:name="_Toc445816120"/>
      <w:r w:rsidRPr="007B1928">
        <w:t>Spar buoy, articulated beacon</w:t>
      </w:r>
      <w:bookmarkEnd w:id="18"/>
      <w:bookmarkEnd w:id="19"/>
    </w:p>
    <w:p w14:paraId="696640F9" w14:textId="77777777" w:rsidR="007B1928" w:rsidRPr="007B1928" w:rsidRDefault="007B1928" w:rsidP="007B1928">
      <w:pPr>
        <w:pStyle w:val="BodyText"/>
      </w:pPr>
      <w:r w:rsidRPr="007B1928">
        <w:t xml:space="preserve">The size of the buoy and hence the size of the daymark will depend on the daytime range at which the buoy must be visible and the height of the daymark or tower will depend on the focal plane height that is required for the light or for aerial systems (see NAVGUIDE </w:t>
      </w:r>
      <w:r w:rsidRPr="007B1928">
        <w:fldChar w:fldCharType="begin"/>
      </w:r>
      <w:r w:rsidRPr="007B1928">
        <w:instrText xml:space="preserve"> REF _Ref338306454 \r \h  \* MERGEFORMAT </w:instrText>
      </w:r>
      <w:r w:rsidRPr="007B1928">
        <w:fldChar w:fldCharType="separate"/>
      </w:r>
      <w:r>
        <w:t>[2]</w:t>
      </w:r>
      <w:r w:rsidRPr="007B1928">
        <w:fldChar w:fldCharType="end"/>
      </w:r>
      <w:r w:rsidRPr="007B1928">
        <w:t xml:space="preserve"> and Guideline On Daymarks for Aids to Navigation </w:t>
      </w:r>
      <w:r w:rsidRPr="007B1928">
        <w:fldChar w:fldCharType="begin"/>
      </w:r>
      <w:r w:rsidRPr="007B1928">
        <w:instrText xml:space="preserve"> REF _Ref338306482 \r \h  \* MERGEFORMAT </w:instrText>
      </w:r>
      <w:r w:rsidRPr="007B1928">
        <w:fldChar w:fldCharType="separate"/>
      </w:r>
      <w:r>
        <w:t>[3]</w:t>
      </w:r>
      <w:r w:rsidRPr="007B1928">
        <w:fldChar w:fldCharType="end"/>
      </w:r>
      <w:r w:rsidRPr="007B1928">
        <w:t>).</w:t>
      </w:r>
    </w:p>
    <w:p w14:paraId="12D7886C" w14:textId="066AE59A" w:rsidR="007B1928" w:rsidRDefault="005D40DA" w:rsidP="007B1928">
      <w:pPr>
        <w:pStyle w:val="Heading1"/>
        <w:rPr>
          <w:rFonts w:eastAsiaTheme="minorHAnsi"/>
        </w:rPr>
      </w:pPr>
      <w:bookmarkStart w:id="20" w:name="_Toc227976659"/>
      <w:bookmarkStart w:id="21" w:name="_Toc445816151"/>
      <w:r w:rsidRPr="007B1928">
        <w:rPr>
          <w:rFonts w:eastAsiaTheme="minorHAnsi"/>
          <w:caps w:val="0"/>
        </w:rPr>
        <w:t>BUOYANCY</w:t>
      </w:r>
      <w:bookmarkEnd w:id="20"/>
      <w:bookmarkEnd w:id="21"/>
    </w:p>
    <w:p w14:paraId="6ECB2176" w14:textId="77777777" w:rsidR="007B1928" w:rsidRPr="007B1928" w:rsidRDefault="007B1928" w:rsidP="007B1928">
      <w:pPr>
        <w:pStyle w:val="Heading1separatationline"/>
      </w:pPr>
    </w:p>
    <w:p w14:paraId="7199434A" w14:textId="77777777" w:rsidR="007B1928" w:rsidRPr="007B1928" w:rsidRDefault="007B1928" w:rsidP="007B1928">
      <w:pPr>
        <w:pStyle w:val="BodyText"/>
      </w:pPr>
      <w:r w:rsidRPr="007B1928">
        <w:t>Buoyancy is the upward vertical force provided by the immersed part of the buoy displacing a volume of water.</w:t>
      </w:r>
    </w:p>
    <w:p w14:paraId="1FB76698" w14:textId="01CFA39B" w:rsidR="007B1928" w:rsidRPr="007B1928" w:rsidRDefault="007B1928" w:rsidP="007B1928">
      <w:pPr>
        <w:pStyle w:val="BodyText"/>
      </w:pPr>
      <w:r w:rsidRPr="007B1928">
        <w:t>It is vital that the buoy will retain sufficient reserve buoyancy for all weather conditions and that the AtoN will remain effective in most weather conditions.  There must be sufficient buoyancy to support the entire weight of the buoy and the moorings.  If it is anticipated that maintenance personnel will work on the buoy afloat</w:t>
      </w:r>
      <w:r>
        <w:t>,</w:t>
      </w:r>
      <w:r w:rsidRPr="007B1928">
        <w:t xml:space="preserve"> then the buoy must have sufficient reserve buoyancy and stability for this to be safely carried out.  The size and hence the weight of the buoy will depend on the navigational requirements and the local environmental conditions.</w:t>
      </w:r>
    </w:p>
    <w:p w14:paraId="59E7A0AC" w14:textId="77777777" w:rsidR="007B1928" w:rsidRPr="007B1928" w:rsidRDefault="007B1928" w:rsidP="007B1928">
      <w:pPr>
        <w:pStyle w:val="BodyText"/>
      </w:pPr>
      <w:r w:rsidRPr="007B1928">
        <w:t>In the case of buoys with several watertight compartments an authority may require the buoys to remain afloat with one or more sections of the float damaged, and no longer buoyant.  Floatation calculations should then be made with the reduced number of buoyant compartments.</w:t>
      </w:r>
    </w:p>
    <w:p w14:paraId="260BBCF4" w14:textId="77777777" w:rsidR="007B1928" w:rsidRPr="007B1928" w:rsidRDefault="007B1928" w:rsidP="007B1928">
      <w:pPr>
        <w:pStyle w:val="BodyText"/>
      </w:pPr>
      <w:r w:rsidRPr="007B1928">
        <w:t xml:space="preserve">When there are wind forces and/or tidal flow forces acting on the buoy then these will increase the loads in the mooring and more buoyancy will be required to support the added mooring loads (See </w:t>
      </w:r>
      <w:r w:rsidRPr="007B1928">
        <w:fldChar w:fldCharType="begin"/>
      </w:r>
      <w:r w:rsidRPr="007B1928">
        <w:instrText xml:space="preserve"> REF _Ref338306394 \r \h </w:instrText>
      </w:r>
      <w:r w:rsidRPr="007B1928">
        <w:fldChar w:fldCharType="separate"/>
      </w:r>
      <w:r>
        <w:t>[1]</w:t>
      </w:r>
      <w:r w:rsidRPr="007B1928">
        <w:fldChar w:fldCharType="end"/>
      </w:r>
      <w:r w:rsidRPr="007B1928">
        <w:t>).</w:t>
      </w:r>
    </w:p>
    <w:p w14:paraId="2B5CA7A5" w14:textId="77777777" w:rsidR="007B1928" w:rsidRPr="007B1928" w:rsidRDefault="007B1928" w:rsidP="007B1928">
      <w:pPr>
        <w:pStyle w:val="BodyText"/>
      </w:pPr>
      <w:r w:rsidRPr="007B1928">
        <w:t>If low temperatures are expected estimates of the weight of ice on deck and superstructure should be included in calculations.  Ice forces, due to the freezing of the water surrounding the buoy, are not considered in the following calculations.</w:t>
      </w:r>
    </w:p>
    <w:p w14:paraId="1C9837F7" w14:textId="4666CEAA" w:rsidR="007B1928" w:rsidRPr="007B1928" w:rsidRDefault="007B1928" w:rsidP="007B1928">
      <w:pPr>
        <w:pStyle w:val="BodyText"/>
      </w:pPr>
      <w:r w:rsidRPr="007B1928">
        <w:t>Waves will have some effect on the mooring loads and hence buoyancy requirements.  Wave effects are extremely complex.  However</w:t>
      </w:r>
      <w:r>
        <w:t>,</w:t>
      </w:r>
      <w:r w:rsidRPr="007B1928">
        <w:t xml:space="preserve"> if the waves are not breaking then the buoy will follow the water surface and there will be some increase in the buoyancy requirements in order to cope with the wave drift.</w:t>
      </w:r>
    </w:p>
    <w:p w14:paraId="6210BCAB" w14:textId="77777777" w:rsidR="00FC6C4E" w:rsidRDefault="00FC6C4E">
      <w:pPr>
        <w:spacing w:after="200" w:line="276" w:lineRule="auto"/>
        <w:rPr>
          <w:rFonts w:asciiTheme="majorHAnsi" w:hAnsiTheme="majorHAnsi" w:cstheme="majorBidi"/>
          <w:b/>
          <w:bCs/>
          <w:caps/>
          <w:color w:val="407EC9"/>
          <w:sz w:val="28"/>
          <w:szCs w:val="24"/>
        </w:rPr>
      </w:pPr>
      <w:bookmarkStart w:id="22" w:name="_Toc227976660"/>
      <w:r>
        <w:br w:type="page"/>
      </w:r>
    </w:p>
    <w:p w14:paraId="16A7BC19" w14:textId="6824AD14" w:rsidR="007B1928" w:rsidRDefault="007B1928" w:rsidP="007B1928">
      <w:pPr>
        <w:pStyle w:val="Heading1"/>
        <w:rPr>
          <w:rFonts w:eastAsiaTheme="minorHAnsi"/>
        </w:rPr>
      </w:pPr>
      <w:bookmarkStart w:id="23" w:name="_Toc445816152"/>
      <w:r w:rsidRPr="007B1928">
        <w:rPr>
          <w:rFonts w:eastAsiaTheme="minorHAnsi"/>
        </w:rPr>
        <w:lastRenderedPageBreak/>
        <w:t>Stability</w:t>
      </w:r>
      <w:bookmarkEnd w:id="22"/>
      <w:bookmarkEnd w:id="23"/>
    </w:p>
    <w:p w14:paraId="71133A27" w14:textId="77777777" w:rsidR="007B1928" w:rsidRPr="007B1928" w:rsidRDefault="007B1928" w:rsidP="007B1928">
      <w:pPr>
        <w:pStyle w:val="Heading1separatationline"/>
      </w:pPr>
    </w:p>
    <w:p w14:paraId="3BE7DBDB" w14:textId="77777777" w:rsidR="007B1928" w:rsidRPr="007B1928" w:rsidRDefault="007B1928" w:rsidP="007B1928">
      <w:pPr>
        <w:pStyle w:val="BodyText"/>
      </w:pPr>
      <w:r w:rsidRPr="007B1928">
        <w:t>Stability measures the ability of the buoy to remain upright so that the AtoN will remain effective in most operating conditions.  There are two aspects of stability that will be incorporated in the buoy design.  These are form stability and weight stability.</w:t>
      </w:r>
    </w:p>
    <w:p w14:paraId="48EA330E" w14:textId="520BB045" w:rsidR="007B1928" w:rsidRPr="007B1928" w:rsidRDefault="007B1928" w:rsidP="007B1928">
      <w:pPr>
        <w:pStyle w:val="BodyText"/>
      </w:pPr>
      <w:r w:rsidRPr="007B1928">
        <w:t>Form stability is the stability provided by the shape of the immersed part of the buoy.  In a normal cylindrical buoy, the greater the diameter of the buoy the more stable it will be.  An extreme example of this is the LANBY buoy which has a shallow 13-meter diameter 'dish' like body.  Due to its large diameter this body provides considerable stability in most situations, however in extreme conditions even this large buoy can capsize and will then be stable in an inverted position.</w:t>
      </w:r>
    </w:p>
    <w:p w14:paraId="5BB57966" w14:textId="77777777" w:rsidR="007B1928" w:rsidRPr="007B1928" w:rsidRDefault="007B1928" w:rsidP="007B1928">
      <w:pPr>
        <w:pStyle w:val="BodyText"/>
      </w:pPr>
      <w:r w:rsidRPr="007B1928">
        <w:t>The centre of gravity of the buoy being in a position such that it tends to right the buoy provides weight stability.  The deep tailtube buoy provides an example of this type.  The ballast on the base of the tailtube provides righting forces.</w:t>
      </w:r>
    </w:p>
    <w:p w14:paraId="5BFF2BAC" w14:textId="77777777" w:rsidR="007B1928" w:rsidRPr="007B1928" w:rsidRDefault="007B1928" w:rsidP="007B1928">
      <w:pPr>
        <w:pStyle w:val="BodyText"/>
      </w:pPr>
      <w:r w:rsidRPr="007B1928">
        <w:t>Static stability calculations evaluate the combined effects of form stability and weight stability.</w:t>
      </w:r>
    </w:p>
    <w:p w14:paraId="673B5BB8" w14:textId="77777777" w:rsidR="007B1928" w:rsidRDefault="007B1928" w:rsidP="007B1928">
      <w:pPr>
        <w:pStyle w:val="Heading1"/>
        <w:rPr>
          <w:rFonts w:eastAsiaTheme="minorHAnsi"/>
        </w:rPr>
      </w:pPr>
      <w:bookmarkStart w:id="24" w:name="_Toc227976661"/>
      <w:bookmarkStart w:id="25" w:name="_Toc445816153"/>
      <w:r w:rsidRPr="007B1928">
        <w:rPr>
          <w:rFonts w:eastAsiaTheme="minorHAnsi"/>
        </w:rPr>
        <w:t>Definition - Units – Notation</w:t>
      </w:r>
      <w:bookmarkEnd w:id="24"/>
      <w:bookmarkEnd w:id="25"/>
    </w:p>
    <w:p w14:paraId="25762A33" w14:textId="77777777" w:rsidR="007B1928" w:rsidRPr="007B1928" w:rsidRDefault="007B1928" w:rsidP="007B1928">
      <w:pPr>
        <w:pStyle w:val="Heading1separatationline"/>
      </w:pPr>
    </w:p>
    <w:p w14:paraId="6B3A93CF" w14:textId="77777777" w:rsidR="007B1928" w:rsidRPr="007B1928" w:rsidRDefault="007B1928" w:rsidP="007B1928">
      <w:pPr>
        <w:pStyle w:val="BodyText"/>
      </w:pPr>
      <w:r w:rsidRPr="007B1928">
        <w:t>All units are shown according to SI-System.</w:t>
      </w:r>
    </w:p>
    <w:p w14:paraId="4145509A" w14:textId="413DA5EB" w:rsidR="007B1928" w:rsidRDefault="007B1928" w:rsidP="007B1928">
      <w:pPr>
        <w:pStyle w:val="Heading2"/>
        <w:rPr>
          <w:rFonts w:eastAsiaTheme="minorHAnsi"/>
        </w:rPr>
      </w:pPr>
      <w:bookmarkStart w:id="26" w:name="_Toc227976662"/>
      <w:bookmarkStart w:id="27" w:name="_Toc445816154"/>
      <w:r w:rsidRPr="007B1928">
        <w:rPr>
          <w:rFonts w:eastAsiaTheme="minorHAnsi"/>
        </w:rPr>
        <w:t>Movement of a buoy</w:t>
      </w:r>
      <w:bookmarkEnd w:id="26"/>
      <w:bookmarkEnd w:id="27"/>
    </w:p>
    <w:p w14:paraId="7512F578" w14:textId="77777777" w:rsidR="007B1928" w:rsidRPr="007B1928" w:rsidRDefault="007B1928" w:rsidP="007B1928">
      <w:pPr>
        <w:pStyle w:val="Heading2separationline"/>
      </w:pPr>
    </w:p>
    <w:p w14:paraId="1B320D13" w14:textId="41660847" w:rsidR="007B1928" w:rsidRPr="007B1928" w:rsidRDefault="007B1928" w:rsidP="007B1928">
      <w:pPr>
        <w:pStyle w:val="BodyText"/>
      </w:pPr>
      <w:r>
        <w:fldChar w:fldCharType="begin"/>
      </w:r>
      <w:r>
        <w:instrText xml:space="preserve"> REF _Ref227973224 \r \h </w:instrText>
      </w:r>
      <w:r>
        <w:fldChar w:fldCharType="separate"/>
      </w:r>
      <w:r>
        <w:t>Figure 3</w:t>
      </w:r>
      <w:r>
        <w:fldChar w:fldCharType="end"/>
      </w:r>
      <w:r>
        <w:t xml:space="preserve"> </w:t>
      </w:r>
      <w:r w:rsidRPr="007B1928">
        <w:t>illustrates the various movements of a buoy.  These are the definitions used in naval architecture.  The horizontal centreline of a ship would correspond to the direction of the water flow past the buoy.</w:t>
      </w:r>
    </w:p>
    <w:p w14:paraId="6A2C3F4F" w14:textId="77777777" w:rsidR="007B1928" w:rsidRPr="007B1928" w:rsidRDefault="007B1928" w:rsidP="007B1928">
      <w:pPr>
        <w:pStyle w:val="BodyText"/>
        <w:jc w:val="center"/>
      </w:pPr>
      <w:r w:rsidRPr="007B1928">
        <w:rPr>
          <w:noProof/>
          <w:lang w:val="en-US"/>
        </w:rPr>
        <w:drawing>
          <wp:inline distT="0" distB="0" distL="0" distR="0" wp14:anchorId="11AEB281" wp14:editId="7602C777">
            <wp:extent cx="3605530" cy="3514090"/>
            <wp:effectExtent l="0" t="0" r="127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05530" cy="3514090"/>
                    </a:xfrm>
                    <a:prstGeom prst="rect">
                      <a:avLst/>
                    </a:prstGeom>
                    <a:noFill/>
                    <a:ln>
                      <a:noFill/>
                    </a:ln>
                  </pic:spPr>
                </pic:pic>
              </a:graphicData>
            </a:graphic>
          </wp:inline>
        </w:drawing>
      </w:r>
    </w:p>
    <w:p w14:paraId="3E859663" w14:textId="77777777" w:rsidR="007B1928" w:rsidRPr="007B1928" w:rsidRDefault="007B1928" w:rsidP="007B1928">
      <w:pPr>
        <w:pStyle w:val="Figurecaption"/>
        <w:jc w:val="center"/>
      </w:pPr>
      <w:bookmarkStart w:id="28" w:name="_Ref227973224"/>
      <w:bookmarkStart w:id="29" w:name="_Toc227976045"/>
      <w:bookmarkStart w:id="30" w:name="_Toc445816121"/>
      <w:r w:rsidRPr="007B1928">
        <w:t>Description of movement of a buoy (from IALA Guideline 1065)</w:t>
      </w:r>
      <w:bookmarkEnd w:id="28"/>
      <w:bookmarkEnd w:id="29"/>
      <w:bookmarkEnd w:id="30"/>
    </w:p>
    <w:p w14:paraId="25E721E4" w14:textId="77777777" w:rsidR="007B1928" w:rsidRDefault="007B1928" w:rsidP="007B1928">
      <w:pPr>
        <w:pStyle w:val="Heading2"/>
        <w:rPr>
          <w:rFonts w:eastAsiaTheme="minorHAnsi"/>
        </w:rPr>
      </w:pPr>
      <w:bookmarkStart w:id="31" w:name="_Toc227976663"/>
      <w:bookmarkStart w:id="32" w:name="_Toc445816155"/>
      <w:r w:rsidRPr="007B1928">
        <w:rPr>
          <w:rFonts w:eastAsiaTheme="minorHAnsi"/>
        </w:rPr>
        <w:t>Volume</w:t>
      </w:r>
      <w:bookmarkEnd w:id="31"/>
      <w:bookmarkEnd w:id="32"/>
    </w:p>
    <w:p w14:paraId="025861AB" w14:textId="77777777" w:rsidR="007B1928" w:rsidRPr="007B1928" w:rsidRDefault="007B1928" w:rsidP="007B1928">
      <w:pPr>
        <w:pStyle w:val="Heading2separationline"/>
      </w:pPr>
    </w:p>
    <w:p w14:paraId="2F0BFE12" w14:textId="77777777" w:rsidR="007B1928" w:rsidRPr="007B1928" w:rsidRDefault="007B1928" w:rsidP="007B1928">
      <w:pPr>
        <w:pStyle w:val="BodyText"/>
      </w:pPr>
      <w:r w:rsidRPr="007B1928">
        <w:t>The body of the buoy forms a closed volume that provides the buoyancy of the buoy when immersed in water.  The total volume is defined as V (m³).</w:t>
      </w:r>
    </w:p>
    <w:p w14:paraId="7A1ED4FF" w14:textId="15C42EFA" w:rsidR="007B1928" w:rsidRDefault="007B1928" w:rsidP="007B1928">
      <w:pPr>
        <w:pStyle w:val="Heading2"/>
        <w:rPr>
          <w:rFonts w:eastAsiaTheme="minorHAnsi"/>
        </w:rPr>
      </w:pPr>
      <w:bookmarkStart w:id="33" w:name="_Toc227976664"/>
      <w:bookmarkStart w:id="34" w:name="_Toc445816156"/>
      <w:r w:rsidRPr="007B1928">
        <w:rPr>
          <w:rFonts w:eastAsiaTheme="minorHAnsi"/>
        </w:rPr>
        <w:lastRenderedPageBreak/>
        <w:t>Waterline</w:t>
      </w:r>
      <w:bookmarkEnd w:id="33"/>
      <w:bookmarkEnd w:id="34"/>
    </w:p>
    <w:p w14:paraId="2FE7E864" w14:textId="77777777" w:rsidR="007B1928" w:rsidRPr="007B1928" w:rsidRDefault="007B1928" w:rsidP="007B1928">
      <w:pPr>
        <w:pStyle w:val="Heading2separationline"/>
      </w:pPr>
    </w:p>
    <w:p w14:paraId="0BDE4063" w14:textId="77777777" w:rsidR="007B1928" w:rsidRPr="007B1928" w:rsidRDefault="007B1928" w:rsidP="007B1928">
      <w:pPr>
        <w:pStyle w:val="BodyText"/>
      </w:pPr>
      <w:r w:rsidRPr="007B1928">
        <w:t xml:space="preserve">The waterline </w:t>
      </w:r>
      <w:proofErr w:type="spellStart"/>
      <w:r w:rsidRPr="007B1928">
        <w:t>WL</w:t>
      </w:r>
      <w:r w:rsidRPr="007B1928">
        <w:rPr>
          <w:vertAlign w:val="subscript"/>
        </w:rPr>
        <w:t>i</w:t>
      </w:r>
      <w:proofErr w:type="spellEnd"/>
      <w:r w:rsidRPr="007B1928">
        <w:t xml:space="preserve"> is the horizontal line between the submerged part of the buoy and the emerged part of the buoy.</w:t>
      </w:r>
    </w:p>
    <w:p w14:paraId="6858D248" w14:textId="305D2BD3" w:rsidR="007B1928" w:rsidRDefault="007B1928" w:rsidP="007B1928">
      <w:pPr>
        <w:pStyle w:val="Heading2"/>
        <w:rPr>
          <w:rFonts w:eastAsiaTheme="minorHAnsi"/>
        </w:rPr>
      </w:pPr>
      <w:bookmarkStart w:id="35" w:name="_Toc227976665"/>
      <w:bookmarkStart w:id="36" w:name="_Toc445816157"/>
      <w:r w:rsidRPr="007B1928">
        <w:rPr>
          <w:rFonts w:eastAsiaTheme="minorHAnsi"/>
        </w:rPr>
        <w:t>Diameter of the waterline</w:t>
      </w:r>
      <w:bookmarkEnd w:id="35"/>
      <w:bookmarkEnd w:id="36"/>
    </w:p>
    <w:p w14:paraId="01670F67" w14:textId="77777777" w:rsidR="007B1928" w:rsidRPr="007B1928" w:rsidRDefault="007B1928" w:rsidP="007B1928">
      <w:pPr>
        <w:pStyle w:val="Heading2separationline"/>
      </w:pPr>
    </w:p>
    <w:p w14:paraId="3287F677" w14:textId="77777777" w:rsidR="007B1928" w:rsidRPr="007B1928" w:rsidRDefault="007B1928" w:rsidP="007B1928">
      <w:pPr>
        <w:pStyle w:val="BodyText"/>
      </w:pPr>
      <w:r w:rsidRPr="007B1928">
        <w:t>The diameter of the waterline D (m) is the diameter of the buoy body measured at the waterline.</w:t>
      </w:r>
    </w:p>
    <w:p w14:paraId="2506F2B2" w14:textId="77777777" w:rsidR="007B1928" w:rsidRDefault="007B1928" w:rsidP="007B1928">
      <w:pPr>
        <w:pStyle w:val="Heading2"/>
        <w:rPr>
          <w:rFonts w:eastAsiaTheme="minorHAnsi"/>
        </w:rPr>
      </w:pPr>
      <w:bookmarkStart w:id="37" w:name="_Toc227976666"/>
      <w:bookmarkStart w:id="38" w:name="_Toc445816158"/>
      <w:r w:rsidRPr="007B1928">
        <w:rPr>
          <w:rFonts w:eastAsiaTheme="minorHAnsi"/>
        </w:rPr>
        <w:t>Water plane area</w:t>
      </w:r>
      <w:bookmarkEnd w:id="37"/>
      <w:bookmarkEnd w:id="38"/>
    </w:p>
    <w:p w14:paraId="69C69C69" w14:textId="77777777" w:rsidR="007B1928" w:rsidRPr="007B1928" w:rsidRDefault="007B1928" w:rsidP="007B1928">
      <w:pPr>
        <w:pStyle w:val="Heading2separationline"/>
      </w:pPr>
    </w:p>
    <w:p w14:paraId="16996ABD" w14:textId="77777777" w:rsidR="007B1928" w:rsidRPr="007B1928" w:rsidRDefault="007B1928" w:rsidP="007B1928">
      <w:pPr>
        <w:pStyle w:val="BodyText"/>
      </w:pPr>
      <w:r w:rsidRPr="007B1928">
        <w:t>When the buoy is in upright position, then the water plane is usually circular.  Water plane area WP (m²) is the area of the section of the float formed by the waterline.</w:t>
      </w:r>
    </w:p>
    <w:p w14:paraId="16A0807F" w14:textId="77777777" w:rsidR="007B1928" w:rsidRPr="007B1928" w:rsidRDefault="007B1928" w:rsidP="007B1928">
      <w:pPr>
        <w:pStyle w:val="BodyText"/>
      </w:pPr>
      <w:r w:rsidRPr="007B1928">
        <w:t>Note:</w:t>
      </w:r>
    </w:p>
    <w:p w14:paraId="266E4594" w14:textId="77777777" w:rsidR="007B1928" w:rsidRPr="007B1928" w:rsidRDefault="007B1928" w:rsidP="007B1928">
      <w:pPr>
        <w:pStyle w:val="BodyText"/>
      </w:pPr>
      <w:r w:rsidRPr="007B1928">
        <w:t>The area of any tube passing through the float and open to the surrounding water must be subtracted from the area of the water plane.</w:t>
      </w:r>
    </w:p>
    <w:p w14:paraId="6F701681" w14:textId="77777777" w:rsidR="007B1928" w:rsidRDefault="007B1928" w:rsidP="007B1928">
      <w:pPr>
        <w:pStyle w:val="Heading2"/>
        <w:rPr>
          <w:rFonts w:eastAsiaTheme="minorHAnsi"/>
        </w:rPr>
      </w:pPr>
      <w:bookmarkStart w:id="39" w:name="_Ref338164865"/>
      <w:bookmarkStart w:id="40" w:name="_Toc227976667"/>
      <w:bookmarkStart w:id="41" w:name="_Toc445816159"/>
      <w:r w:rsidRPr="007B1928">
        <w:rPr>
          <w:rFonts w:eastAsiaTheme="minorHAnsi"/>
        </w:rPr>
        <w:t>Inertia of water plane</w:t>
      </w:r>
      <w:bookmarkEnd w:id="39"/>
      <w:bookmarkEnd w:id="40"/>
      <w:bookmarkEnd w:id="41"/>
    </w:p>
    <w:p w14:paraId="036B589E" w14:textId="77777777" w:rsidR="007B1928" w:rsidRPr="007B1928" w:rsidRDefault="007B1928" w:rsidP="007B1928">
      <w:pPr>
        <w:pStyle w:val="Heading2separationline"/>
      </w:pPr>
    </w:p>
    <w:p w14:paraId="69F3B8C8" w14:textId="2A52711B" w:rsidR="007B1928" w:rsidRDefault="007B1928" w:rsidP="007B1928">
      <w:pPr>
        <w:pStyle w:val="BodyText"/>
      </w:pPr>
      <w:r w:rsidRPr="007B1928">
        <w:t>Inertia of water plane I</w:t>
      </w:r>
      <w:r w:rsidRPr="007B1928">
        <w:rPr>
          <w:vertAlign w:val="subscript"/>
        </w:rPr>
        <w:t>f</w:t>
      </w:r>
      <w:r w:rsidRPr="007B1928">
        <w:t xml:space="preserve"> (m</w:t>
      </w:r>
      <w:r w:rsidRPr="007B1928">
        <w:rPr>
          <w:vertAlign w:val="superscript"/>
        </w:rPr>
        <w:t>4</w:t>
      </w:r>
      <w:r w:rsidRPr="007B1928">
        <w:t xml:space="preserve">) is the moment of inertia of the water plane about the axis of the centre of water plane O.  It characterizes the energy needed to rotate the surface around an axis as the buoy </w:t>
      </w:r>
      <w:r w:rsidR="00FC6C4E">
        <w:t>is displaced from the vertical, e.g.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86"/>
        <w:gridCol w:w="2321"/>
      </w:tblGrid>
      <w:tr w:rsidR="00FC6C4E" w14:paraId="67C8400E" w14:textId="77777777" w:rsidTr="00FC6C4E">
        <w:tc>
          <w:tcPr>
            <w:tcW w:w="1700" w:type="dxa"/>
            <w:vAlign w:val="center"/>
          </w:tcPr>
          <w:p w14:paraId="486C425B" w14:textId="669EB94F" w:rsidR="00FC6C4E" w:rsidRDefault="00FC6C4E" w:rsidP="00FC6C4E">
            <w:pPr>
              <w:pStyle w:val="BodyText"/>
            </w:pPr>
            <w:r w:rsidRPr="007B1928">
              <w:object w:dxaOrig="1560" w:dyaOrig="620" w14:anchorId="0AEDFA0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7pt;height:31.25pt" o:ole="" o:bordertopcolor="this" o:borderleftcolor="this" o:borderbottomcolor="this" o:borderrightcolor="this">
                  <v:fill color2="black"/>
                  <v:imagedata r:id="rId21" o:title=""/>
                </v:shape>
                <o:OLEObject Type="Embed" ProgID="Equation.3" ShapeID="_x0000_i1025" DrawAspect="Content" ObjectID="_1519908639" r:id="rId22"/>
              </w:object>
            </w:r>
          </w:p>
        </w:tc>
        <w:tc>
          <w:tcPr>
            <w:tcW w:w="2321" w:type="dxa"/>
            <w:vAlign w:val="center"/>
          </w:tcPr>
          <w:p w14:paraId="7C3A6882" w14:textId="0F57220C" w:rsidR="00FC6C4E" w:rsidRDefault="00FC6C4E" w:rsidP="00FC6C4E">
            <w:pPr>
              <w:pStyle w:val="BodyText"/>
            </w:pPr>
            <w:r w:rsidRPr="007B1928">
              <w:t>for circular surfaces</w:t>
            </w:r>
          </w:p>
        </w:tc>
      </w:tr>
    </w:tbl>
    <w:p w14:paraId="409407B1" w14:textId="002BA061" w:rsidR="007B1928" w:rsidRDefault="007B1928" w:rsidP="0032748E">
      <w:pPr>
        <w:pStyle w:val="Heading2"/>
      </w:pPr>
      <w:bookmarkStart w:id="42" w:name="_Toc227976668"/>
      <w:bookmarkStart w:id="43" w:name="_Toc445816160"/>
      <w:r w:rsidRPr="007B1928">
        <w:t>Weight</w:t>
      </w:r>
      <w:bookmarkEnd w:id="42"/>
      <w:bookmarkEnd w:id="43"/>
    </w:p>
    <w:p w14:paraId="24B44F14" w14:textId="77777777" w:rsidR="0032748E" w:rsidRPr="0032748E" w:rsidRDefault="0032748E" w:rsidP="0032748E">
      <w:pPr>
        <w:pStyle w:val="Heading2separationline"/>
      </w:pPr>
    </w:p>
    <w:p w14:paraId="054709CD" w14:textId="295E39D8" w:rsidR="007B1928" w:rsidRPr="007B1928" w:rsidRDefault="007B1928" w:rsidP="007B1928">
      <w:pPr>
        <w:pStyle w:val="BodyText"/>
      </w:pPr>
      <w:r w:rsidRPr="007B1928">
        <w:t>Weight W is the vertical force (N) of gravity downwards, applied on the buoy.  This is the summation of the mass of all the individual components multiplie</w:t>
      </w:r>
      <w:r w:rsidR="0032748E">
        <w:t>d by acceleration of gravity g.</w:t>
      </w:r>
    </w:p>
    <w:p w14:paraId="373063E0" w14:textId="1EDDE571" w:rsidR="007B1928" w:rsidRDefault="007B1928" w:rsidP="007B1928">
      <w:pPr>
        <w:pStyle w:val="BodyText"/>
      </w:pPr>
      <w:r w:rsidRPr="007B1928">
        <w:object w:dxaOrig="2180" w:dyaOrig="540" w14:anchorId="24CCCD4F">
          <v:shape id="_x0000_i1026" type="#_x0000_t75" style="width:108.3pt;height:26.8pt" o:ole="" o:bordertopcolor="this" o:borderleftcolor="this" o:borderbottomcolor="this" o:borderrightcolor="this" filled="t">
            <v:fill color2="black"/>
            <v:imagedata r:id="rId23" o:title=""/>
          </v:shape>
          <o:OLEObject Type="Embed" ProgID="Equation.3" ShapeID="_x0000_i1026" DrawAspect="Content" ObjectID="_1519908640" r:id="rId24"/>
        </w:object>
      </w:r>
    </w:p>
    <w:p w14:paraId="41B7EEF3" w14:textId="4856C462" w:rsidR="0032748E" w:rsidRPr="007B1928" w:rsidRDefault="0032748E" w:rsidP="007B1928">
      <w:pPr>
        <w:pStyle w:val="BodyText"/>
      </w:pPr>
      <w:r>
        <w:t>where:</w:t>
      </w:r>
    </w:p>
    <w:p w14:paraId="56745CE5" w14:textId="77777777" w:rsidR="007B1928" w:rsidRPr="007B1928" w:rsidRDefault="007B1928" w:rsidP="007B1928">
      <w:pPr>
        <w:pStyle w:val="BodyText"/>
      </w:pPr>
      <w:r w:rsidRPr="007B1928">
        <w:t>m</w:t>
      </w:r>
      <w:r w:rsidRPr="007B1928">
        <w:rPr>
          <w:vertAlign w:val="subscript"/>
        </w:rPr>
        <w:t>b</w:t>
      </w:r>
      <w:r w:rsidRPr="007B1928">
        <w:tab/>
        <w:t>mass of the buoy in kg</w:t>
      </w:r>
    </w:p>
    <w:p w14:paraId="491C92D6" w14:textId="77777777" w:rsidR="007B1928" w:rsidRPr="007B1928" w:rsidRDefault="007B1928" w:rsidP="007B1928">
      <w:pPr>
        <w:pStyle w:val="BodyText"/>
      </w:pPr>
      <w:r w:rsidRPr="007B1928">
        <w:t>m</w:t>
      </w:r>
      <w:r w:rsidRPr="007B1928">
        <w:rPr>
          <w:vertAlign w:val="subscript"/>
        </w:rPr>
        <w:t>i</w:t>
      </w:r>
      <w:r w:rsidRPr="007B1928">
        <w:tab/>
        <w:t>mass of each component in kg</w:t>
      </w:r>
    </w:p>
    <w:p w14:paraId="6839E6D1" w14:textId="1F657F74" w:rsidR="007B1928" w:rsidRPr="007B1928" w:rsidRDefault="007B1928" w:rsidP="007B1928">
      <w:pPr>
        <w:pStyle w:val="BodyText"/>
      </w:pPr>
      <w:r w:rsidRPr="007B1928">
        <w:t>g</w:t>
      </w:r>
      <w:r w:rsidRPr="007B1928">
        <w:tab/>
        <w:t xml:space="preserve">acceleration </w:t>
      </w:r>
      <w:r w:rsidR="0032748E">
        <w:t>due to</w:t>
      </w:r>
      <w:r w:rsidRPr="007B1928">
        <w:t xml:space="preserve"> gravity in m/s²</w:t>
      </w:r>
    </w:p>
    <w:p w14:paraId="1058E048" w14:textId="77777777" w:rsidR="007B1928" w:rsidRDefault="007B1928" w:rsidP="0032748E">
      <w:pPr>
        <w:pStyle w:val="Heading2"/>
      </w:pPr>
      <w:bookmarkStart w:id="44" w:name="_Toc227976669"/>
      <w:bookmarkStart w:id="45" w:name="_Toc445816161"/>
      <w:r w:rsidRPr="007B1928">
        <w:t>Buoyancy</w:t>
      </w:r>
      <w:bookmarkEnd w:id="44"/>
      <w:bookmarkEnd w:id="45"/>
    </w:p>
    <w:p w14:paraId="13D739F8" w14:textId="77777777" w:rsidR="0032748E" w:rsidRPr="0032748E" w:rsidRDefault="0032748E" w:rsidP="0032748E">
      <w:pPr>
        <w:pStyle w:val="Heading2separationline"/>
      </w:pPr>
    </w:p>
    <w:p w14:paraId="3CA0E367" w14:textId="77777777" w:rsidR="007B1928" w:rsidRPr="007B1928" w:rsidRDefault="007B1928" w:rsidP="007B1928">
      <w:pPr>
        <w:pStyle w:val="BodyText"/>
      </w:pPr>
      <w:r w:rsidRPr="007B1928">
        <w:t>Buoyancy V</w:t>
      </w:r>
      <w:r w:rsidRPr="007B1928">
        <w:rPr>
          <w:vertAlign w:val="subscript"/>
        </w:rPr>
        <w:t>B</w:t>
      </w:r>
      <w:r w:rsidRPr="007B1928">
        <w:t xml:space="preserve"> (m³) is the volume of the submerged part of the buoy limited by the waterline.  The buoyancy includes the body (float) and other immersed components such as skirt, mooring eyes, tailtube, external ballast etc.</w:t>
      </w:r>
    </w:p>
    <w:p w14:paraId="0340B792" w14:textId="77777777" w:rsidR="007B1928" w:rsidRDefault="007B1928" w:rsidP="0032748E">
      <w:pPr>
        <w:pStyle w:val="Heading2"/>
      </w:pPr>
      <w:bookmarkStart w:id="46" w:name="_Toc348109231"/>
      <w:bookmarkStart w:id="47" w:name="_Toc348109424"/>
      <w:bookmarkStart w:id="48" w:name="_Toc352070861"/>
      <w:bookmarkStart w:id="49" w:name="_Toc352075716"/>
      <w:bookmarkStart w:id="50" w:name="_Toc352076040"/>
      <w:bookmarkStart w:id="51" w:name="_Ref331490504"/>
      <w:bookmarkStart w:id="52" w:name="_Toc227976670"/>
      <w:bookmarkStart w:id="53" w:name="_Toc445816162"/>
      <w:bookmarkEnd w:id="46"/>
      <w:bookmarkEnd w:id="47"/>
      <w:bookmarkEnd w:id="48"/>
      <w:bookmarkEnd w:id="49"/>
      <w:bookmarkEnd w:id="50"/>
      <w:r w:rsidRPr="007B1928">
        <w:t>Displacement</w:t>
      </w:r>
      <w:bookmarkEnd w:id="51"/>
      <w:bookmarkEnd w:id="52"/>
      <w:bookmarkEnd w:id="53"/>
    </w:p>
    <w:p w14:paraId="42D794BE" w14:textId="77777777" w:rsidR="0032748E" w:rsidRPr="0032748E" w:rsidRDefault="0032748E" w:rsidP="0032748E">
      <w:pPr>
        <w:pStyle w:val="Heading2separationline"/>
      </w:pPr>
    </w:p>
    <w:p w14:paraId="64CF04A6" w14:textId="77777777" w:rsidR="007B1928" w:rsidRPr="007B1928" w:rsidRDefault="007B1928" w:rsidP="007B1928">
      <w:pPr>
        <w:pStyle w:val="BodyText"/>
      </w:pPr>
      <w:r w:rsidRPr="007B1928">
        <w:t>Displacement Δ (kg) is the total volume displaced (V</w:t>
      </w:r>
      <w:r w:rsidRPr="007B1928">
        <w:rPr>
          <w:vertAlign w:val="subscript"/>
        </w:rPr>
        <w:t>B</w:t>
      </w:r>
      <w:r w:rsidRPr="007B1928">
        <w:t>) by the buoy multiplied by the density of water.</w:t>
      </w:r>
    </w:p>
    <w:p w14:paraId="0C764C60" w14:textId="1DC8AF59" w:rsidR="007B1928" w:rsidRPr="00E72527" w:rsidRDefault="00E72527" w:rsidP="007B1928">
      <w:pPr>
        <w:pStyle w:val="BodyText"/>
        <w:rPr>
          <w:sz w:val="28"/>
          <w:szCs w:val="28"/>
        </w:rPr>
      </w:pPr>
      <w:r w:rsidRPr="00E72527">
        <w:rPr>
          <w:sz w:val="28"/>
          <w:szCs w:val="28"/>
        </w:rPr>
        <w:sym w:font="Symbol" w:char="F044"/>
      </w:r>
      <w:r w:rsidRPr="00E72527">
        <w:rPr>
          <w:sz w:val="28"/>
          <w:szCs w:val="28"/>
        </w:rPr>
        <w:t xml:space="preserve"> = </w:t>
      </w:r>
      <w:r w:rsidRPr="00E72527">
        <w:rPr>
          <w:i/>
          <w:sz w:val="28"/>
          <w:szCs w:val="28"/>
        </w:rPr>
        <w:t>V</w:t>
      </w:r>
      <w:r w:rsidRPr="00E72527">
        <w:rPr>
          <w:i/>
          <w:sz w:val="28"/>
          <w:szCs w:val="28"/>
          <w:vertAlign w:val="subscript"/>
        </w:rPr>
        <w:t>B</w:t>
      </w:r>
      <w:r w:rsidRPr="00E72527">
        <w:rPr>
          <w:i/>
          <w:sz w:val="28"/>
          <w:szCs w:val="28"/>
        </w:rPr>
        <w:sym w:font="Symbol" w:char="F072"/>
      </w:r>
    </w:p>
    <w:p w14:paraId="315CB426" w14:textId="38AD3A9A" w:rsidR="007B1928" w:rsidRPr="007B1928" w:rsidRDefault="00E72527" w:rsidP="00E72527">
      <w:pPr>
        <w:pStyle w:val="BodyText"/>
      </w:pPr>
      <w:r w:rsidRPr="00E72527">
        <w:rPr>
          <w:i/>
          <w:sz w:val="28"/>
          <w:szCs w:val="28"/>
        </w:rPr>
        <w:sym w:font="Symbol" w:char="F072"/>
      </w:r>
      <w:r>
        <w:rPr>
          <w:i/>
        </w:rPr>
        <w:tab/>
      </w:r>
      <w:r w:rsidR="007B1928" w:rsidRPr="007B1928">
        <w:t>density of water in kg/m³ (see values in</w:t>
      </w:r>
      <w:r w:rsidR="0032748E">
        <w:t xml:space="preserve"> </w:t>
      </w:r>
      <w:r w:rsidR="0032748E">
        <w:fldChar w:fldCharType="begin"/>
      </w:r>
      <w:r w:rsidR="0032748E">
        <w:instrText xml:space="preserve"> REF _Ref337719036 \r \h </w:instrText>
      </w:r>
      <w:r w:rsidR="0032748E">
        <w:fldChar w:fldCharType="separate"/>
      </w:r>
      <w:r w:rsidR="0032748E">
        <w:t>6.13</w:t>
      </w:r>
      <w:r w:rsidR="0032748E">
        <w:fldChar w:fldCharType="end"/>
      </w:r>
      <w:r w:rsidR="007B1928" w:rsidRPr="007B1928">
        <w:t>)</w:t>
      </w:r>
    </w:p>
    <w:p w14:paraId="14E03E56" w14:textId="77777777" w:rsidR="0032748E" w:rsidRDefault="0032748E">
      <w:pPr>
        <w:spacing w:after="200" w:line="276" w:lineRule="auto"/>
        <w:rPr>
          <w:rFonts w:asciiTheme="majorHAnsi" w:eastAsiaTheme="majorEastAsia" w:hAnsiTheme="majorHAnsi" w:cstheme="majorBidi"/>
          <w:b/>
          <w:bCs/>
          <w:caps/>
          <w:color w:val="407EC9"/>
          <w:sz w:val="24"/>
          <w:szCs w:val="24"/>
        </w:rPr>
      </w:pPr>
      <w:bookmarkStart w:id="54" w:name="_Toc227976671"/>
      <w:r>
        <w:br w:type="page"/>
      </w:r>
    </w:p>
    <w:p w14:paraId="4C77F543" w14:textId="2B346A56" w:rsidR="007B1928" w:rsidRDefault="007B1928" w:rsidP="0032748E">
      <w:pPr>
        <w:pStyle w:val="Heading2"/>
      </w:pPr>
      <w:bookmarkStart w:id="55" w:name="_Toc445816163"/>
      <w:r w:rsidRPr="007B1928">
        <w:lastRenderedPageBreak/>
        <w:t>Reserve buoyancy</w:t>
      </w:r>
      <w:bookmarkEnd w:id="54"/>
      <w:bookmarkEnd w:id="55"/>
    </w:p>
    <w:p w14:paraId="637218F5" w14:textId="77777777" w:rsidR="0032748E" w:rsidRPr="0032748E" w:rsidRDefault="0032748E" w:rsidP="0032748E">
      <w:pPr>
        <w:pStyle w:val="Heading2separationline"/>
      </w:pPr>
    </w:p>
    <w:p w14:paraId="3108F4EA" w14:textId="698F9B37" w:rsidR="007B1928" w:rsidRPr="007B1928" w:rsidRDefault="0044035D" w:rsidP="007B1928">
      <w:pPr>
        <w:pStyle w:val="BodyText"/>
      </w:pPr>
      <w:r>
        <w:rPr>
          <w:b/>
        </w:rPr>
        <w:object w:dxaOrig="1440" w:dyaOrig="1440" w14:anchorId="27AD6A02">
          <v:shape id="_x0000_s1026" type="#_x0000_t75" style="position:absolute;margin-left:349.05pt;margin-top:31.95pt;width:159.8pt;height:420.85pt;z-index:251662336" filled="t">
            <v:fill color2="black"/>
            <v:imagedata r:id="rId25" o:title="" cropright="18816f"/>
            <w10:wrap type="square"/>
          </v:shape>
          <o:OLEObject Type="Embed" ProgID="Word.Picture.8" ShapeID="_x0000_s1026" DrawAspect="Content" ObjectID="_1519908665" r:id="rId26"/>
        </w:object>
      </w:r>
      <w:r w:rsidR="007B1928" w:rsidRPr="007B1928">
        <w:t>Reserve buoyancy R (m³) is the enclosed volume of the buoy that is above the waterline.  It is often expressed as a percentage of the total volume.</w:t>
      </w:r>
    </w:p>
    <w:p w14:paraId="3FA88C3A" w14:textId="36D3772C" w:rsidR="007B1928" w:rsidRPr="007B1928" w:rsidRDefault="007B1928" w:rsidP="007B1928">
      <w:pPr>
        <w:pStyle w:val="BodyText"/>
      </w:pPr>
      <w:r w:rsidRPr="007B1928">
        <w:object w:dxaOrig="1080" w:dyaOrig="340" w14:anchorId="5555E5DC">
          <v:shape id="_x0000_i1027" type="#_x0000_t75" style="width:53.6pt;height:17.3pt" o:ole="" filled="t">
            <v:fill color2="black"/>
            <v:imagedata r:id="rId27" o:title=""/>
          </v:shape>
          <o:OLEObject Type="Embed" ProgID="Equation.3" ShapeID="_x0000_i1027" DrawAspect="Content" ObjectID="_1519908641" r:id="rId28"/>
        </w:object>
      </w:r>
    </w:p>
    <w:p w14:paraId="40185108" w14:textId="0B160300" w:rsidR="007B1928" w:rsidRDefault="007B1928" w:rsidP="0032748E">
      <w:pPr>
        <w:pStyle w:val="Heading2"/>
      </w:pPr>
      <w:bookmarkStart w:id="56" w:name="_Toc227976672"/>
      <w:bookmarkStart w:id="57" w:name="_Toc445816164"/>
      <w:r w:rsidRPr="007B1928">
        <w:t>Centre of Buoyancy</w:t>
      </w:r>
      <w:bookmarkEnd w:id="56"/>
      <w:bookmarkEnd w:id="57"/>
    </w:p>
    <w:p w14:paraId="07A3B81A" w14:textId="4D6F696D" w:rsidR="0032748E" w:rsidRPr="0032748E" w:rsidRDefault="0032748E" w:rsidP="0032748E">
      <w:pPr>
        <w:pStyle w:val="Heading2separationline"/>
      </w:pPr>
    </w:p>
    <w:p w14:paraId="7FE97013" w14:textId="77777777" w:rsidR="007B1928" w:rsidRPr="007B1928" w:rsidRDefault="007B1928" w:rsidP="007B1928">
      <w:pPr>
        <w:pStyle w:val="BodyText"/>
      </w:pPr>
      <w:r w:rsidRPr="007B1928">
        <w:t>Centre of Buoyancy B is the centroid of the displaced volume of water.  It is the application point of the buoyancy forces.  The position of the centroid varies with loads, roll, draft and other movements of the buoy.</w:t>
      </w:r>
    </w:p>
    <w:p w14:paraId="397D96BE" w14:textId="2EDA7425" w:rsidR="007B1928" w:rsidRDefault="007B1928" w:rsidP="0032748E">
      <w:pPr>
        <w:pStyle w:val="Heading2"/>
      </w:pPr>
      <w:bookmarkStart w:id="58" w:name="_Toc227976673"/>
      <w:bookmarkStart w:id="59" w:name="_Toc445816165"/>
      <w:r w:rsidRPr="007B1928">
        <w:t>Buoyant force</w:t>
      </w:r>
      <w:bookmarkEnd w:id="58"/>
      <w:bookmarkEnd w:id="59"/>
    </w:p>
    <w:p w14:paraId="0DA679D9" w14:textId="77777777" w:rsidR="0032748E" w:rsidRPr="0032748E" w:rsidRDefault="0032748E" w:rsidP="0032748E">
      <w:pPr>
        <w:pStyle w:val="Heading2separationline"/>
      </w:pPr>
    </w:p>
    <w:p w14:paraId="5FD54A0B" w14:textId="18FF48EE" w:rsidR="007B1928" w:rsidRPr="007B1928" w:rsidRDefault="007B1928" w:rsidP="007B1928">
      <w:pPr>
        <w:pStyle w:val="BodyText"/>
      </w:pPr>
      <w:r w:rsidRPr="007B1928">
        <w:t>The buoyant force F</w:t>
      </w:r>
      <w:r w:rsidRPr="007B1928">
        <w:rPr>
          <w:vertAlign w:val="subscript"/>
        </w:rPr>
        <w:t>B</w:t>
      </w:r>
      <w:r w:rsidRPr="007B1928">
        <w:t xml:space="preserve"> (N) is the vertical force applied to the submerged portion of the buoy, du</w:t>
      </w:r>
      <w:r w:rsidR="0032748E">
        <w:t>e to the displacement of water.</w:t>
      </w:r>
    </w:p>
    <w:p w14:paraId="14866FED" w14:textId="77777777" w:rsidR="007B1928" w:rsidRPr="007B1928" w:rsidRDefault="007B1928" w:rsidP="007B1928">
      <w:pPr>
        <w:pStyle w:val="BodyText"/>
        <w:rPr>
          <w:u w:val="single"/>
        </w:rPr>
      </w:pPr>
      <w:r w:rsidRPr="007B1928">
        <w:rPr>
          <w:u w:val="single"/>
        </w:rPr>
        <w:t>Definition</w:t>
      </w:r>
    </w:p>
    <w:p w14:paraId="51F21F57" w14:textId="79D564BC" w:rsidR="007B1928" w:rsidRPr="007B1928" w:rsidRDefault="007B1928" w:rsidP="007B1928">
      <w:pPr>
        <w:pStyle w:val="BodyText"/>
      </w:pPr>
      <w:r w:rsidRPr="007B1928">
        <w:t>An immersed body in a fluid undergoes a vertical force F</w:t>
      </w:r>
      <w:r w:rsidRPr="007B1928">
        <w:rPr>
          <w:vertAlign w:val="subscript"/>
        </w:rPr>
        <w:t>B</w:t>
      </w:r>
      <w:r w:rsidRPr="007B1928">
        <w:t xml:space="preserve"> directed upwards (and opposite to the weight of the displaced fluid).  This is equal to the displacement Δ of the floating body (see</w:t>
      </w:r>
      <w:r w:rsidR="0032748E">
        <w:t xml:space="preserve"> </w:t>
      </w:r>
      <w:r w:rsidR="0032748E">
        <w:fldChar w:fldCharType="begin"/>
      </w:r>
      <w:r w:rsidR="0032748E">
        <w:instrText xml:space="preserve"> REF _Ref331490504 \r \h </w:instrText>
      </w:r>
      <w:r w:rsidR="0032748E">
        <w:fldChar w:fldCharType="separate"/>
      </w:r>
      <w:r w:rsidR="0032748E">
        <w:t>6.9</w:t>
      </w:r>
      <w:r w:rsidR="0032748E">
        <w:fldChar w:fldCharType="end"/>
      </w:r>
      <w:r w:rsidRPr="007B1928">
        <w:t>).</w:t>
      </w:r>
    </w:p>
    <w:p w14:paraId="50A93AE6" w14:textId="77777777" w:rsidR="007B1928" w:rsidRPr="007B1928" w:rsidRDefault="007B1928" w:rsidP="007B1928">
      <w:pPr>
        <w:pStyle w:val="BodyText"/>
      </w:pPr>
      <w:r w:rsidRPr="007B1928">
        <w:object w:dxaOrig="1400" w:dyaOrig="340" w14:anchorId="5B600E4C">
          <v:shape id="_x0000_i1028" type="#_x0000_t75" style="width:69.2pt;height:17.3pt" o:ole="">
            <v:imagedata r:id="rId29" o:title=""/>
          </v:shape>
          <o:OLEObject Type="Embed" ProgID="Equation.3" ShapeID="_x0000_i1028" DrawAspect="Content" ObjectID="_1519908642" r:id="rId30"/>
        </w:object>
      </w:r>
      <w:r w:rsidRPr="007B1928">
        <w:t xml:space="preserve"> </w:t>
      </w:r>
    </w:p>
    <w:p w14:paraId="074571C9" w14:textId="77777777" w:rsidR="007B1928" w:rsidRDefault="007B1928" w:rsidP="0032748E">
      <w:pPr>
        <w:pStyle w:val="Heading2"/>
      </w:pPr>
      <w:bookmarkStart w:id="60" w:name="_Ref337719036"/>
      <w:bookmarkStart w:id="61" w:name="_Toc227976674"/>
      <w:bookmarkStart w:id="62" w:name="_Toc445816166"/>
      <w:r w:rsidRPr="007B1928">
        <w:t>Density of water</w:t>
      </w:r>
      <w:bookmarkEnd w:id="60"/>
      <w:bookmarkEnd w:id="61"/>
      <w:bookmarkEnd w:id="62"/>
    </w:p>
    <w:p w14:paraId="149DA03D" w14:textId="77777777" w:rsidR="0032748E" w:rsidRPr="0032748E" w:rsidRDefault="0032748E" w:rsidP="0032748E">
      <w:pPr>
        <w:pStyle w:val="Heading2separationline"/>
      </w:pPr>
    </w:p>
    <w:p w14:paraId="0E2AD289" w14:textId="77777777" w:rsidR="007B1928" w:rsidRPr="007B1928" w:rsidRDefault="007B1928" w:rsidP="007B1928">
      <w:pPr>
        <w:pStyle w:val="BodyText"/>
      </w:pPr>
      <w:r w:rsidRPr="007B1928">
        <w:t>Density of water ρ depends on mainly</w:t>
      </w:r>
    </w:p>
    <w:p w14:paraId="1BDB932F" w14:textId="77777777" w:rsidR="007B1928" w:rsidRPr="007B1928" w:rsidRDefault="007B1928" w:rsidP="007B1928">
      <w:pPr>
        <w:pStyle w:val="BodyText"/>
      </w:pPr>
      <w:r w:rsidRPr="007B1928">
        <w:t>Temperature</w:t>
      </w:r>
    </w:p>
    <w:p w14:paraId="51AA3B81" w14:textId="77777777" w:rsidR="007B1928" w:rsidRPr="007B1928" w:rsidRDefault="007B1928" w:rsidP="007B1928">
      <w:pPr>
        <w:pStyle w:val="BodyText"/>
      </w:pPr>
      <w:r w:rsidRPr="007B1928">
        <w:t>Salinity</w:t>
      </w:r>
    </w:p>
    <w:p w14:paraId="0AB99E01" w14:textId="77777777" w:rsidR="007B1928" w:rsidRPr="007B1928" w:rsidRDefault="007B1928" w:rsidP="007B1928">
      <w:pPr>
        <w:pStyle w:val="BodyText"/>
      </w:pPr>
    </w:p>
    <w:p w14:paraId="0DEF538C" w14:textId="77777777" w:rsidR="007B1928" w:rsidRPr="007B1928" w:rsidRDefault="007B1928" w:rsidP="007B1928">
      <w:pPr>
        <w:pStyle w:val="BodyText"/>
      </w:pPr>
      <w:r w:rsidRPr="007B1928">
        <w:t>Typically, we retain the average values of density of seawater ρ</w:t>
      </w:r>
    </w:p>
    <w:p w14:paraId="3164EAC4" w14:textId="77777777" w:rsidR="007B1928" w:rsidRPr="007B1928" w:rsidRDefault="007B1928" w:rsidP="007B1928">
      <w:pPr>
        <w:pStyle w:val="BodyText"/>
      </w:pPr>
      <w:r w:rsidRPr="007B1928">
        <w:t xml:space="preserve">North Atlantic seas at </w:t>
      </w:r>
      <w:r w:rsidRPr="007B1928">
        <w:tab/>
        <w:t>1025 kg / m³.</w:t>
      </w:r>
    </w:p>
    <w:p w14:paraId="078F30EE" w14:textId="7D499A31" w:rsidR="007B1928" w:rsidRPr="007B1928" w:rsidRDefault="0032748E" w:rsidP="007B1928">
      <w:pPr>
        <w:pStyle w:val="BodyText"/>
      </w:pPr>
      <w:r w:rsidRPr="007B1928">
        <w:t>Mediterranean Sea</w:t>
      </w:r>
      <w:r w:rsidR="007B1928" w:rsidRPr="007B1928">
        <w:t xml:space="preserve"> at </w:t>
      </w:r>
      <w:r w:rsidR="007B1928" w:rsidRPr="007B1928">
        <w:tab/>
        <w:t>1028 kg/ m³.</w:t>
      </w:r>
    </w:p>
    <w:p w14:paraId="1B54D821" w14:textId="77777777" w:rsidR="007B1928" w:rsidRPr="007B1928" w:rsidRDefault="007B1928" w:rsidP="007B1928">
      <w:pPr>
        <w:pStyle w:val="BodyText"/>
      </w:pPr>
      <w:r w:rsidRPr="007B1928">
        <w:t xml:space="preserve">Estuary waters from </w:t>
      </w:r>
      <w:r w:rsidRPr="007B1928">
        <w:tab/>
        <w:t>1000 kg/ m³ to 1015 kg/ m³.</w:t>
      </w:r>
    </w:p>
    <w:p w14:paraId="20F43046" w14:textId="77777777" w:rsidR="007B1928" w:rsidRPr="007B1928" w:rsidRDefault="007B1928" w:rsidP="00FC6C4E">
      <w:pPr>
        <w:pStyle w:val="Figurecaption"/>
        <w:ind w:left="6663" w:hanging="1134"/>
        <w:jc w:val="center"/>
      </w:pPr>
      <w:bookmarkStart w:id="63" w:name="_Toc227976046"/>
      <w:bookmarkStart w:id="64" w:name="_Toc445816122"/>
      <w:r w:rsidRPr="007B1928">
        <w:t>Centre of buoyancy</w:t>
      </w:r>
      <w:bookmarkEnd w:id="63"/>
      <w:bookmarkEnd w:id="64"/>
    </w:p>
    <w:p w14:paraId="52ECAF71" w14:textId="77777777" w:rsidR="007B1928" w:rsidRDefault="007B1928" w:rsidP="0032748E">
      <w:pPr>
        <w:pStyle w:val="Heading2"/>
      </w:pPr>
      <w:bookmarkStart w:id="65" w:name="_Toc227976675"/>
      <w:bookmarkStart w:id="66" w:name="_Toc445816167"/>
      <w:r w:rsidRPr="007B1928">
        <w:t>Centre of gravity</w:t>
      </w:r>
      <w:bookmarkEnd w:id="65"/>
      <w:bookmarkEnd w:id="66"/>
    </w:p>
    <w:p w14:paraId="7E190C76" w14:textId="77777777" w:rsidR="0032748E" w:rsidRPr="0032748E" w:rsidRDefault="0032748E" w:rsidP="0032748E">
      <w:pPr>
        <w:pStyle w:val="Heading2separationline"/>
      </w:pPr>
    </w:p>
    <w:p w14:paraId="5D135CDD" w14:textId="77777777" w:rsidR="007B1928" w:rsidRPr="007B1928" w:rsidRDefault="007B1928" w:rsidP="007B1928">
      <w:pPr>
        <w:pStyle w:val="BodyText"/>
      </w:pPr>
      <w:r w:rsidRPr="007B1928">
        <w:t>The centre of gravity G is the application point of overall weight W.</w:t>
      </w:r>
    </w:p>
    <w:p w14:paraId="4ADE69D2" w14:textId="144F33CF" w:rsidR="007B1928" w:rsidRDefault="005D40DA" w:rsidP="0032748E">
      <w:pPr>
        <w:pStyle w:val="Heading1"/>
      </w:pPr>
      <w:bookmarkStart w:id="67" w:name="_Toc227976676"/>
      <w:bookmarkStart w:id="68" w:name="_Toc445816168"/>
      <w:r w:rsidRPr="007B1928">
        <w:rPr>
          <w:caps w:val="0"/>
        </w:rPr>
        <w:t>CALCULATIONS</w:t>
      </w:r>
      <w:bookmarkEnd w:id="67"/>
      <w:bookmarkEnd w:id="68"/>
    </w:p>
    <w:p w14:paraId="220015F0" w14:textId="77777777" w:rsidR="0032748E" w:rsidRPr="0032748E" w:rsidRDefault="0032748E" w:rsidP="0032748E">
      <w:pPr>
        <w:pStyle w:val="Heading1separatationline"/>
      </w:pPr>
    </w:p>
    <w:p w14:paraId="518E6778" w14:textId="77777777" w:rsidR="007B1928" w:rsidRPr="007B1928" w:rsidRDefault="007B1928" w:rsidP="007B1928">
      <w:pPr>
        <w:pStyle w:val="BodyText"/>
      </w:pPr>
      <w:r w:rsidRPr="007B1928">
        <w:t>The starting point for the calculations will be a detailed drawing of the buoy along with details of all the equipment to be mounted on it.  The weight budget of the buoy will then be a summation of all these components.  The mass of steel work, aluminium fabrications, plastic mouldings etc. can be calculated but it is recommended that checks be made by weighing components, where this is practical.</w:t>
      </w:r>
    </w:p>
    <w:p w14:paraId="5F2439B0" w14:textId="77777777" w:rsidR="007B1928" w:rsidRPr="007B1928" w:rsidRDefault="007B1928" w:rsidP="0032748E">
      <w:pPr>
        <w:pStyle w:val="BodyText"/>
        <w:jc w:val="center"/>
      </w:pPr>
      <w:r w:rsidRPr="007B1928">
        <w:rPr>
          <w:noProof/>
          <w:lang w:val="en-US"/>
        </w:rPr>
        <w:lastRenderedPageBreak/>
        <w:drawing>
          <wp:inline distT="0" distB="0" distL="0" distR="0" wp14:anchorId="63AB20CE" wp14:editId="3716735A">
            <wp:extent cx="2874010" cy="407543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74010" cy="4075430"/>
                    </a:xfrm>
                    <a:prstGeom prst="rect">
                      <a:avLst/>
                    </a:prstGeom>
                    <a:noFill/>
                    <a:ln>
                      <a:noFill/>
                    </a:ln>
                  </pic:spPr>
                </pic:pic>
              </a:graphicData>
            </a:graphic>
          </wp:inline>
        </w:drawing>
      </w:r>
    </w:p>
    <w:p w14:paraId="0BC5FFA4" w14:textId="77777777" w:rsidR="007B1928" w:rsidRPr="007B1928" w:rsidRDefault="007B1928" w:rsidP="007B1928">
      <w:pPr>
        <w:pStyle w:val="BodyText"/>
        <w:rPr>
          <w:b/>
          <w:bCs/>
        </w:rPr>
      </w:pPr>
    </w:p>
    <w:p w14:paraId="2AE20385" w14:textId="44FC3768" w:rsidR="007B1928" w:rsidRPr="007B1928" w:rsidRDefault="007B1928" w:rsidP="007B1928">
      <w:pPr>
        <w:pStyle w:val="Figurecaption"/>
        <w:jc w:val="center"/>
      </w:pPr>
      <w:bookmarkStart w:id="69" w:name="_Toc227976047"/>
      <w:bookmarkStart w:id="70" w:name="_Toc445816123"/>
      <w:r w:rsidRPr="007B1928">
        <w:t>Centre of gravity of a buoy</w:t>
      </w:r>
      <w:bookmarkEnd w:id="69"/>
      <w:bookmarkEnd w:id="70"/>
    </w:p>
    <w:p w14:paraId="3BADDB1C" w14:textId="77777777" w:rsidR="007B1928" w:rsidRDefault="007B1928" w:rsidP="0032748E">
      <w:pPr>
        <w:pStyle w:val="Heading2"/>
      </w:pPr>
      <w:bookmarkStart w:id="71" w:name="_Ref337730386"/>
      <w:bookmarkStart w:id="72" w:name="_Toc227976677"/>
      <w:bookmarkStart w:id="73" w:name="_Toc445816169"/>
      <w:r w:rsidRPr="007B1928">
        <w:t>Centre of Gravity</w:t>
      </w:r>
      <w:bookmarkEnd w:id="71"/>
      <w:bookmarkEnd w:id="72"/>
      <w:bookmarkEnd w:id="73"/>
    </w:p>
    <w:p w14:paraId="1AE65BB6" w14:textId="77777777" w:rsidR="0032748E" w:rsidRPr="0032748E" w:rsidRDefault="0032748E" w:rsidP="0032748E">
      <w:pPr>
        <w:pStyle w:val="Heading2separationline"/>
      </w:pPr>
    </w:p>
    <w:p w14:paraId="17BB9A31" w14:textId="77777777" w:rsidR="007B1928" w:rsidRPr="007B1928" w:rsidRDefault="007B1928" w:rsidP="007B1928">
      <w:pPr>
        <w:pStyle w:val="BodyText"/>
      </w:pPr>
      <w:r w:rsidRPr="007B1928">
        <w:t xml:space="preserve">The centre of mass, usually referred to as the centre of gravity (G), can then be established by summing the moments of each component about a chosen origin (K).  As buoys are usually largely symmetrical about their vertical axis it is only necessary to take the moments in the vertical (X) axis.  The origin is usually taken as the base line of the keel or skirt of the buoy.  The moments are then always positive.  The summation of the moments is divided by the total mass and the result is the vertical distance of the centre of gravity above the origin.  All this information is usually included in the weight budget (example in </w:t>
      </w:r>
      <w:commentRangeStart w:id="74"/>
      <w:r w:rsidRPr="007B1928">
        <w:fldChar w:fldCharType="begin"/>
      </w:r>
      <w:r w:rsidRPr="007B1928">
        <w:instrText xml:space="preserve"> REF _Ref338302604 \r \h </w:instrText>
      </w:r>
      <w:r w:rsidRPr="007B1928">
        <w:fldChar w:fldCharType="separate"/>
      </w:r>
      <w:r>
        <w:t>0</w:t>
      </w:r>
      <w:r w:rsidRPr="007B1928">
        <w:fldChar w:fldCharType="end"/>
      </w:r>
      <w:commentRangeEnd w:id="74"/>
      <w:r w:rsidR="00F521C6">
        <w:rPr>
          <w:rStyle w:val="CommentReference"/>
        </w:rPr>
        <w:commentReference w:id="74"/>
      </w:r>
      <w:r w:rsidRPr="007B1928">
        <w:t>).</w:t>
      </w:r>
    </w:p>
    <w:p w14:paraId="1316F530" w14:textId="77777777" w:rsidR="007B1928" w:rsidRDefault="007B1928" w:rsidP="0032748E">
      <w:pPr>
        <w:pStyle w:val="Heading2"/>
      </w:pPr>
      <w:bookmarkStart w:id="75" w:name="_Toc227976678"/>
      <w:bookmarkStart w:id="76" w:name="_Toc445816170"/>
      <w:r w:rsidRPr="007B1928">
        <w:t>Centre of Buoyancy</w:t>
      </w:r>
      <w:bookmarkEnd w:id="75"/>
      <w:bookmarkEnd w:id="76"/>
    </w:p>
    <w:p w14:paraId="1259212C" w14:textId="77777777" w:rsidR="0032748E" w:rsidRPr="0032748E" w:rsidRDefault="0032748E" w:rsidP="0032748E">
      <w:pPr>
        <w:pStyle w:val="Heading2separationline"/>
      </w:pPr>
    </w:p>
    <w:p w14:paraId="72C8EC6E" w14:textId="77777777" w:rsidR="007B1928" w:rsidRPr="007B1928" w:rsidRDefault="007B1928" w:rsidP="007B1928">
      <w:pPr>
        <w:pStyle w:val="BodyText"/>
      </w:pPr>
      <w:r w:rsidRPr="007B1928">
        <w:t>The Centre of Buoyancy (B) is the centroid of the immersed volume of the buoy.  It should be noted that this changes with the depth of immersion of the buoy and the angle of heel.</w:t>
      </w:r>
    </w:p>
    <w:p w14:paraId="2123286E" w14:textId="75A9D549" w:rsidR="007B1928" w:rsidRPr="007B1928" w:rsidRDefault="007B1928" w:rsidP="007B1928">
      <w:pPr>
        <w:pStyle w:val="BodyText"/>
      </w:pPr>
      <w:r w:rsidRPr="007B1928">
        <w:t>To calculate the position of the centre of buoyancy, the moments of the volumes of all the immersed components about the origin (same as used for Centre of Gravity) can be summed and the centre of buoyancy calculated (example in</w:t>
      </w:r>
      <w:r w:rsidR="006B24C0">
        <w:t xml:space="preserve"> </w:t>
      </w:r>
      <w:r w:rsidR="006B24C0">
        <w:rPr>
          <w:highlight w:val="yellow"/>
        </w:rPr>
        <w:fldChar w:fldCharType="begin"/>
      </w:r>
      <w:r w:rsidR="006B24C0">
        <w:instrText xml:space="preserve"> REF _Ref445816088 \r \h </w:instrText>
      </w:r>
      <w:r w:rsidR="006B24C0">
        <w:rPr>
          <w:highlight w:val="yellow"/>
        </w:rPr>
      </w:r>
      <w:r w:rsidR="006B24C0">
        <w:rPr>
          <w:highlight w:val="yellow"/>
        </w:rPr>
        <w:fldChar w:fldCharType="separate"/>
      </w:r>
      <w:r w:rsidR="006B24C0">
        <w:t>ANNEX B</w:t>
      </w:r>
      <w:r w:rsidR="006B24C0">
        <w:rPr>
          <w:highlight w:val="yellow"/>
        </w:rPr>
        <w:fldChar w:fldCharType="end"/>
      </w:r>
      <w:r w:rsidRPr="007B1928">
        <w:t>).</w:t>
      </w:r>
    </w:p>
    <w:p w14:paraId="2FAFE914" w14:textId="77777777" w:rsidR="0032748E" w:rsidRDefault="0032748E">
      <w:pPr>
        <w:spacing w:after="200" w:line="276" w:lineRule="auto"/>
        <w:rPr>
          <w:rFonts w:asciiTheme="majorHAnsi" w:eastAsiaTheme="majorEastAsia" w:hAnsiTheme="majorHAnsi" w:cstheme="majorBidi"/>
          <w:b/>
          <w:bCs/>
          <w:caps/>
          <w:color w:val="407EC9"/>
          <w:sz w:val="24"/>
          <w:szCs w:val="24"/>
        </w:rPr>
      </w:pPr>
      <w:bookmarkStart w:id="77" w:name="_Toc227976679"/>
      <w:r>
        <w:br w:type="page"/>
      </w:r>
    </w:p>
    <w:p w14:paraId="5CD2D029" w14:textId="24B4305B" w:rsidR="007B1928" w:rsidRDefault="007B1928" w:rsidP="0032748E">
      <w:pPr>
        <w:pStyle w:val="Heading2"/>
      </w:pPr>
      <w:bookmarkStart w:id="78" w:name="_Toc445816171"/>
      <w:r w:rsidRPr="007B1928">
        <w:lastRenderedPageBreak/>
        <w:t>Stability</w:t>
      </w:r>
      <w:bookmarkEnd w:id="77"/>
      <w:bookmarkEnd w:id="78"/>
    </w:p>
    <w:p w14:paraId="005A567A" w14:textId="77777777" w:rsidR="0032748E" w:rsidRPr="0032748E" w:rsidRDefault="0032748E" w:rsidP="0032748E">
      <w:pPr>
        <w:pStyle w:val="Heading2separationline"/>
      </w:pPr>
    </w:p>
    <w:p w14:paraId="1E88AAAF" w14:textId="77777777" w:rsidR="007B1928" w:rsidRPr="007B1928" w:rsidRDefault="007B1928" w:rsidP="0032748E">
      <w:pPr>
        <w:pStyle w:val="BodyText"/>
        <w:jc w:val="center"/>
      </w:pPr>
      <w:r w:rsidRPr="007B1928">
        <w:rPr>
          <w:noProof/>
          <w:lang w:val="en-US"/>
        </w:rPr>
        <w:drawing>
          <wp:inline distT="0" distB="0" distL="0" distR="0" wp14:anchorId="7354087A" wp14:editId="79D626C7">
            <wp:extent cx="2874010" cy="4114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74010" cy="4114800"/>
                    </a:xfrm>
                    <a:prstGeom prst="rect">
                      <a:avLst/>
                    </a:prstGeom>
                    <a:noFill/>
                    <a:ln>
                      <a:noFill/>
                    </a:ln>
                  </pic:spPr>
                </pic:pic>
              </a:graphicData>
            </a:graphic>
          </wp:inline>
        </w:drawing>
      </w:r>
    </w:p>
    <w:p w14:paraId="7C08C3BA" w14:textId="77777777" w:rsidR="007B1928" w:rsidRPr="007B1928" w:rsidRDefault="007B1928" w:rsidP="007B1928">
      <w:pPr>
        <w:pStyle w:val="BodyText"/>
        <w:rPr>
          <w:b/>
          <w:bCs/>
        </w:rPr>
      </w:pPr>
      <w:bookmarkStart w:id="79" w:name="_Ref331422379"/>
      <w:bookmarkStart w:id="80" w:name="_Ref331422122"/>
    </w:p>
    <w:p w14:paraId="7749B3B3" w14:textId="77777777" w:rsidR="007B1928" w:rsidRPr="007B1928" w:rsidRDefault="007B1928" w:rsidP="0032748E">
      <w:pPr>
        <w:pStyle w:val="Figurecaption"/>
        <w:jc w:val="center"/>
      </w:pPr>
      <w:bookmarkStart w:id="81" w:name="_Ref352070288"/>
      <w:bookmarkStart w:id="82" w:name="_Toc227976048"/>
      <w:bookmarkStart w:id="83" w:name="_Toc445816124"/>
      <w:bookmarkEnd w:id="79"/>
      <w:r w:rsidRPr="007B1928">
        <w:t xml:space="preserve">Metacentric </w:t>
      </w:r>
      <w:bookmarkEnd w:id="80"/>
      <w:r w:rsidRPr="007B1928">
        <w:t>height</w:t>
      </w:r>
      <w:bookmarkEnd w:id="81"/>
      <w:bookmarkEnd w:id="82"/>
      <w:bookmarkEnd w:id="83"/>
    </w:p>
    <w:p w14:paraId="617FC10D" w14:textId="77777777" w:rsidR="007B1928" w:rsidRPr="007B1928" w:rsidRDefault="007B1928" w:rsidP="007B1928">
      <w:pPr>
        <w:pStyle w:val="BodyText"/>
      </w:pPr>
    </w:p>
    <w:p w14:paraId="7D1E06A1" w14:textId="77777777" w:rsidR="007B1928" w:rsidRPr="007B1928" w:rsidRDefault="007B1928" w:rsidP="007B1928">
      <w:pPr>
        <w:pStyle w:val="BodyText"/>
      </w:pPr>
      <w:r w:rsidRPr="007B1928">
        <w:t>WL</w:t>
      </w:r>
      <w:r w:rsidRPr="007B1928">
        <w:rPr>
          <w:vertAlign w:val="subscript"/>
        </w:rPr>
        <w:t>0</w:t>
      </w:r>
      <w:r w:rsidRPr="007B1928">
        <w:tab/>
        <w:t>initial waterline</w:t>
      </w:r>
    </w:p>
    <w:p w14:paraId="03F158CF" w14:textId="77777777" w:rsidR="007B1928" w:rsidRPr="007B1928" w:rsidRDefault="007B1928" w:rsidP="007B1928">
      <w:pPr>
        <w:pStyle w:val="BodyText"/>
      </w:pPr>
      <w:r w:rsidRPr="007B1928">
        <w:t>WL</w:t>
      </w:r>
      <w:r w:rsidRPr="007B1928">
        <w:rPr>
          <w:vertAlign w:val="subscript"/>
        </w:rPr>
        <w:t>1</w:t>
      </w:r>
      <w:r w:rsidRPr="007B1928">
        <w:tab/>
        <w:t xml:space="preserve">heeled waterline </w:t>
      </w:r>
    </w:p>
    <w:p w14:paraId="5CE8BCA9" w14:textId="484F3BB4" w:rsidR="007B1928" w:rsidRPr="007B1928" w:rsidRDefault="00A066AF" w:rsidP="007B1928">
      <w:pPr>
        <w:pStyle w:val="BodyText"/>
      </w:pPr>
      <w:r>
        <w:t>G</w:t>
      </w:r>
      <w:r w:rsidR="007B1928" w:rsidRPr="007B1928">
        <w:tab/>
        <w:t>centre of gravity</w:t>
      </w:r>
    </w:p>
    <w:p w14:paraId="679A99D3" w14:textId="29172077" w:rsidR="007B1928" w:rsidRPr="007B1928" w:rsidRDefault="007B1928" w:rsidP="007B1928">
      <w:pPr>
        <w:pStyle w:val="BodyText"/>
      </w:pPr>
      <w:r w:rsidRPr="007B1928">
        <w:t>B</w:t>
      </w:r>
      <w:r w:rsidRPr="007B1928">
        <w:tab/>
        <w:t xml:space="preserve">initial centre of Buoyancy </w:t>
      </w:r>
    </w:p>
    <w:p w14:paraId="310C2C37" w14:textId="77453704" w:rsidR="007B1928" w:rsidRPr="007B1928" w:rsidRDefault="007B1928" w:rsidP="007B1928">
      <w:pPr>
        <w:pStyle w:val="BodyText"/>
      </w:pPr>
      <w:r w:rsidRPr="007B1928">
        <w:t>B</w:t>
      </w:r>
      <w:r w:rsidRPr="007B1928">
        <w:rPr>
          <w:vertAlign w:val="subscript"/>
        </w:rPr>
        <w:t>1</w:t>
      </w:r>
      <w:r w:rsidRPr="007B1928">
        <w:tab/>
        <w:t xml:space="preserve">heeled centre of Buoyancy </w:t>
      </w:r>
    </w:p>
    <w:p w14:paraId="3B08F76C" w14:textId="38C3252E" w:rsidR="007B1928" w:rsidRPr="007B1928" w:rsidRDefault="00A066AF" w:rsidP="007B1928">
      <w:pPr>
        <w:pStyle w:val="BodyText"/>
      </w:pPr>
      <w:r>
        <w:t>M</w:t>
      </w:r>
      <w:r w:rsidR="007B1928" w:rsidRPr="007B1928">
        <w:tab/>
        <w:t>metacentre</w:t>
      </w:r>
    </w:p>
    <w:p w14:paraId="6208C1F9" w14:textId="77777777" w:rsidR="007B1928" w:rsidRPr="007B1928" w:rsidRDefault="007B1928" w:rsidP="007B1928">
      <w:pPr>
        <w:pStyle w:val="BodyText"/>
      </w:pPr>
      <w:r w:rsidRPr="007B1928">
        <w:t>GM</w:t>
      </w:r>
      <w:r w:rsidRPr="007B1928">
        <w:tab/>
        <w:t>metacentric height</w:t>
      </w:r>
    </w:p>
    <w:p w14:paraId="05066233" w14:textId="77777777" w:rsidR="007B1928" w:rsidRPr="007B1928" w:rsidRDefault="007B1928" w:rsidP="007B1928">
      <w:pPr>
        <w:pStyle w:val="BodyText"/>
      </w:pPr>
      <w:r w:rsidRPr="007B1928">
        <w:t>BM</w:t>
      </w:r>
      <w:r w:rsidRPr="007B1928">
        <w:tab/>
        <w:t>metacentric radius</w:t>
      </w:r>
    </w:p>
    <w:p w14:paraId="60F1F1DA" w14:textId="77777777" w:rsidR="007B1928" w:rsidRPr="007B1928" w:rsidRDefault="007B1928" w:rsidP="007B1928">
      <w:pPr>
        <w:pStyle w:val="BodyText"/>
      </w:pPr>
    </w:p>
    <w:p w14:paraId="3CD8224B" w14:textId="77777777" w:rsidR="007B1928" w:rsidRPr="007B1928" w:rsidRDefault="007B1928" w:rsidP="007B1928">
      <w:pPr>
        <w:pStyle w:val="BodyText"/>
      </w:pPr>
      <w:r w:rsidRPr="007B1928">
        <w:t>With the total mass (m), centre of buoyancy (B) and centre of gravity (G) being established the metacentric height (GM) can be calculated.  The metacentric height provides a measurement of the righting moment of the centre of mass of the buoy relative to the centre of buoyancy.</w:t>
      </w:r>
    </w:p>
    <w:p w14:paraId="4AA878E1" w14:textId="77777777" w:rsidR="007B1928" w:rsidRPr="007B1928" w:rsidRDefault="007B1928" w:rsidP="007B1928">
      <w:pPr>
        <w:pStyle w:val="BodyText"/>
      </w:pPr>
      <w:r w:rsidRPr="007B1928">
        <w:t xml:space="preserve">For calculation of stability it is usual to consider the buoy as a free floating body, i.e. without the moorings.  This will usually represent the worst stability case.  For small buoys the mooring may be vital for stability and the </w:t>
      </w:r>
      <w:r w:rsidRPr="007B1928">
        <w:lastRenderedPageBreak/>
        <w:t>mooring weight will then have to be included in stability calculations.  The weight of the mooring varies with water level and wave variations.</w:t>
      </w:r>
    </w:p>
    <w:p w14:paraId="3C321D37" w14:textId="77777777" w:rsidR="007B1928" w:rsidRDefault="007B1928" w:rsidP="00A066AF">
      <w:pPr>
        <w:pStyle w:val="Heading2"/>
      </w:pPr>
      <w:bookmarkStart w:id="84" w:name="_Ref331590332"/>
      <w:bookmarkStart w:id="85" w:name="_Toc227976680"/>
      <w:bookmarkStart w:id="86" w:name="_Toc445816172"/>
      <w:r w:rsidRPr="007B1928">
        <w:t>Metacentric Height</w:t>
      </w:r>
      <w:bookmarkEnd w:id="84"/>
      <w:bookmarkEnd w:id="85"/>
      <w:bookmarkEnd w:id="86"/>
    </w:p>
    <w:p w14:paraId="40C6FD2B" w14:textId="77777777" w:rsidR="00A066AF" w:rsidRPr="00A066AF" w:rsidRDefault="00A066AF" w:rsidP="00A066AF">
      <w:pPr>
        <w:pStyle w:val="Heading2separationline"/>
      </w:pPr>
    </w:p>
    <w:p w14:paraId="699799C6" w14:textId="1BA2E8C9" w:rsidR="007B1928" w:rsidRPr="007B1928" w:rsidRDefault="007B1928" w:rsidP="007B1928">
      <w:pPr>
        <w:pStyle w:val="BodyText"/>
      </w:pPr>
      <w:r w:rsidRPr="007B1928">
        <w:t>GM (see</w:t>
      </w:r>
      <w:r w:rsidR="00A066AF">
        <w:t xml:space="preserve"> </w:t>
      </w:r>
      <w:r w:rsidR="00A066AF">
        <w:fldChar w:fldCharType="begin"/>
      </w:r>
      <w:r w:rsidR="00A066AF">
        <w:instrText xml:space="preserve"> REF _Ref352070288 \r \h </w:instrText>
      </w:r>
      <w:r w:rsidR="00A066AF">
        <w:fldChar w:fldCharType="separate"/>
      </w:r>
      <w:r w:rsidR="00A066AF">
        <w:t>Figure 6</w:t>
      </w:r>
      <w:r w:rsidR="00A066AF">
        <w:fldChar w:fldCharType="end"/>
      </w:r>
      <w:r w:rsidRPr="007B1928">
        <w:t>) is the metacentric height and BM is the metacentric radius.  For small angles of heel the metacentric radius defines the motion of the centre of buoyancy (B) about the metacentre (M).  When the angle of heel is small, M is the intersection point of the line B</w:t>
      </w:r>
      <w:r w:rsidRPr="007B1928">
        <w:rPr>
          <w:vertAlign w:val="subscript"/>
        </w:rPr>
        <w:t>0</w:t>
      </w:r>
      <w:r w:rsidRPr="007B1928">
        <w:t>G and the vertical line passing through B</w:t>
      </w:r>
      <w:r w:rsidRPr="007B1928">
        <w:rPr>
          <w:vertAlign w:val="subscript"/>
        </w:rPr>
        <w:t>1</w:t>
      </w:r>
      <w:r w:rsidRPr="007B1928">
        <w:t>.</w:t>
      </w:r>
    </w:p>
    <w:p w14:paraId="77F3361D" w14:textId="77777777" w:rsidR="007B1928" w:rsidRPr="007B1928" w:rsidRDefault="007B1928" w:rsidP="007B1928">
      <w:pPr>
        <w:pStyle w:val="BodyText"/>
      </w:pPr>
      <w:r w:rsidRPr="007B1928">
        <w:t>If metacentric height (GM) is positive, when the buoy is heeled it will return back to its upright position.  If it is negative, then in most cases any displacement of the buoy will result in heeling further and tending to capsize.</w:t>
      </w:r>
    </w:p>
    <w:p w14:paraId="486FFA09" w14:textId="77777777" w:rsidR="007B1928" w:rsidRPr="007B1928" w:rsidRDefault="007B1928" w:rsidP="007B1928">
      <w:pPr>
        <w:pStyle w:val="BodyText"/>
      </w:pPr>
      <w:r w:rsidRPr="007B1928">
        <w:t>To increase the metacentric height either the body diameter will have to be increased or, more usually, the centre of gravity (G) will have to be lowered.  This can be accomplished by:</w:t>
      </w:r>
    </w:p>
    <w:p w14:paraId="0AD7FCB8" w14:textId="77777777" w:rsidR="007B1928" w:rsidRPr="007B1928" w:rsidRDefault="007B1928" w:rsidP="007B1928">
      <w:pPr>
        <w:pStyle w:val="BodyText"/>
      </w:pPr>
      <w:r w:rsidRPr="007B1928">
        <w:t>increasing the weight of the ballast and/or placing it lower down;</w:t>
      </w:r>
    </w:p>
    <w:p w14:paraId="1B06E355" w14:textId="77777777" w:rsidR="007B1928" w:rsidRPr="007B1928" w:rsidRDefault="007B1928" w:rsidP="007B1928">
      <w:pPr>
        <w:pStyle w:val="BodyText"/>
      </w:pPr>
      <w:r w:rsidRPr="007B1928">
        <w:t>reducing the weight of the superstructure and equipment or placing them lower down.</w:t>
      </w:r>
    </w:p>
    <w:p w14:paraId="724BE81A" w14:textId="77777777" w:rsidR="007B1928" w:rsidRPr="007B1928" w:rsidRDefault="007B1928" w:rsidP="007B1928">
      <w:pPr>
        <w:pStyle w:val="BodyText"/>
      </w:pPr>
      <w:r w:rsidRPr="007B1928">
        <w:t>The ideal value for the metacentric height is difficult to define.  A guide of 10% of the body diameter was quoted for standard steel buoys (3 metre diameter) but this is thought to be rather small for light weight plastic buoys.</w:t>
      </w:r>
    </w:p>
    <w:p w14:paraId="65141E6F" w14:textId="77777777" w:rsidR="007B1928" w:rsidRPr="007B1928" w:rsidRDefault="007B1928" w:rsidP="00A066AF">
      <w:pPr>
        <w:pStyle w:val="Tablecaption"/>
        <w:jc w:val="center"/>
      </w:pPr>
      <w:bookmarkStart w:id="87" w:name="_Toc445816133"/>
      <w:r w:rsidRPr="007B1928">
        <w:t>Examples for metacentric height of plastic buoys used by various administrations</w:t>
      </w:r>
      <w:bookmarkEnd w:id="87"/>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648"/>
        <w:gridCol w:w="2530"/>
        <w:gridCol w:w="1650"/>
      </w:tblGrid>
      <w:tr w:rsidR="007B1928" w:rsidRPr="007B1928" w14:paraId="1A609565" w14:textId="77777777" w:rsidTr="007B1928">
        <w:trPr>
          <w:jc w:val="center"/>
        </w:trPr>
        <w:tc>
          <w:tcPr>
            <w:tcW w:w="1648" w:type="dxa"/>
            <w:shd w:val="clear" w:color="auto" w:fill="auto"/>
          </w:tcPr>
          <w:p w14:paraId="4FE0853B" w14:textId="77777777" w:rsidR="007B1928" w:rsidRPr="007B1928" w:rsidRDefault="007B1928" w:rsidP="007B1928">
            <w:pPr>
              <w:pStyle w:val="BodyText"/>
            </w:pPr>
            <w:r w:rsidRPr="007B1928">
              <w:t>Diameter / m</w:t>
            </w:r>
          </w:p>
        </w:tc>
        <w:tc>
          <w:tcPr>
            <w:tcW w:w="2530" w:type="dxa"/>
            <w:shd w:val="clear" w:color="auto" w:fill="auto"/>
          </w:tcPr>
          <w:p w14:paraId="7363FA67" w14:textId="77777777" w:rsidR="007B1928" w:rsidRPr="007B1928" w:rsidRDefault="007B1928" w:rsidP="007B1928">
            <w:pPr>
              <w:pStyle w:val="BodyText"/>
            </w:pPr>
            <w:r w:rsidRPr="007B1928">
              <w:t>Metacentric height / m</w:t>
            </w:r>
          </w:p>
        </w:tc>
        <w:tc>
          <w:tcPr>
            <w:tcW w:w="1650" w:type="dxa"/>
            <w:shd w:val="clear" w:color="auto" w:fill="auto"/>
          </w:tcPr>
          <w:p w14:paraId="5D8A36AE" w14:textId="77777777" w:rsidR="007B1928" w:rsidRPr="007B1928" w:rsidRDefault="007B1928" w:rsidP="007B1928">
            <w:pPr>
              <w:pStyle w:val="BodyText"/>
            </w:pPr>
            <w:r w:rsidRPr="007B1928">
              <w:t>Administration</w:t>
            </w:r>
          </w:p>
        </w:tc>
      </w:tr>
      <w:tr w:rsidR="007B1928" w:rsidRPr="007B1928" w14:paraId="33EC283C" w14:textId="77777777" w:rsidTr="007B1928">
        <w:trPr>
          <w:jc w:val="center"/>
        </w:trPr>
        <w:tc>
          <w:tcPr>
            <w:tcW w:w="1648" w:type="dxa"/>
            <w:shd w:val="clear" w:color="auto" w:fill="auto"/>
          </w:tcPr>
          <w:p w14:paraId="064FF18D" w14:textId="77777777" w:rsidR="007B1928" w:rsidRPr="007B1928" w:rsidRDefault="007B1928" w:rsidP="007B1928">
            <w:pPr>
              <w:pStyle w:val="BodyText"/>
            </w:pPr>
            <w:r w:rsidRPr="007B1928">
              <w:t>1.80</w:t>
            </w:r>
          </w:p>
        </w:tc>
        <w:tc>
          <w:tcPr>
            <w:tcW w:w="2530" w:type="dxa"/>
            <w:shd w:val="clear" w:color="auto" w:fill="auto"/>
          </w:tcPr>
          <w:p w14:paraId="43F267FE" w14:textId="77777777" w:rsidR="007B1928" w:rsidRPr="007B1928" w:rsidRDefault="007B1928" w:rsidP="007B1928">
            <w:pPr>
              <w:pStyle w:val="BodyText"/>
            </w:pPr>
            <w:r w:rsidRPr="007B1928">
              <w:t>0.65</w:t>
            </w:r>
          </w:p>
        </w:tc>
        <w:tc>
          <w:tcPr>
            <w:tcW w:w="1650" w:type="dxa"/>
            <w:shd w:val="clear" w:color="auto" w:fill="auto"/>
          </w:tcPr>
          <w:p w14:paraId="458C56D6" w14:textId="77777777" w:rsidR="007B1928" w:rsidRPr="007B1928" w:rsidRDefault="007B1928" w:rsidP="007B1928">
            <w:pPr>
              <w:pStyle w:val="BodyText"/>
            </w:pPr>
            <w:r w:rsidRPr="007B1928">
              <w:t>NL</w:t>
            </w:r>
          </w:p>
        </w:tc>
      </w:tr>
      <w:tr w:rsidR="007B1928" w:rsidRPr="007B1928" w14:paraId="06AE0FB4" w14:textId="77777777" w:rsidTr="007B1928">
        <w:trPr>
          <w:jc w:val="center"/>
        </w:trPr>
        <w:tc>
          <w:tcPr>
            <w:tcW w:w="1648" w:type="dxa"/>
            <w:shd w:val="clear" w:color="auto" w:fill="auto"/>
          </w:tcPr>
          <w:p w14:paraId="05D04D22" w14:textId="77777777" w:rsidR="007B1928" w:rsidRPr="007B1928" w:rsidRDefault="007B1928" w:rsidP="007B1928">
            <w:pPr>
              <w:pStyle w:val="BodyText"/>
            </w:pPr>
            <w:r w:rsidRPr="007B1928">
              <w:t>2.30</w:t>
            </w:r>
          </w:p>
        </w:tc>
        <w:tc>
          <w:tcPr>
            <w:tcW w:w="2530" w:type="dxa"/>
            <w:shd w:val="clear" w:color="auto" w:fill="auto"/>
          </w:tcPr>
          <w:p w14:paraId="232BC1D5" w14:textId="77777777" w:rsidR="007B1928" w:rsidRPr="007B1928" w:rsidRDefault="007B1928" w:rsidP="007B1928">
            <w:pPr>
              <w:pStyle w:val="BodyText"/>
            </w:pPr>
            <w:r w:rsidRPr="007B1928">
              <w:t>0.40</w:t>
            </w:r>
          </w:p>
        </w:tc>
        <w:tc>
          <w:tcPr>
            <w:tcW w:w="1650" w:type="dxa"/>
            <w:shd w:val="clear" w:color="auto" w:fill="auto"/>
          </w:tcPr>
          <w:p w14:paraId="60B7CFDC" w14:textId="77777777" w:rsidR="007B1928" w:rsidRPr="007B1928" w:rsidRDefault="007B1928" w:rsidP="007B1928">
            <w:pPr>
              <w:pStyle w:val="BodyText"/>
            </w:pPr>
            <w:r w:rsidRPr="007B1928">
              <w:t>F</w:t>
            </w:r>
          </w:p>
        </w:tc>
      </w:tr>
      <w:tr w:rsidR="007B1928" w:rsidRPr="007B1928" w14:paraId="21EB7AC6" w14:textId="77777777" w:rsidTr="007B1928">
        <w:trPr>
          <w:jc w:val="center"/>
        </w:trPr>
        <w:tc>
          <w:tcPr>
            <w:tcW w:w="1648" w:type="dxa"/>
            <w:shd w:val="clear" w:color="auto" w:fill="auto"/>
          </w:tcPr>
          <w:p w14:paraId="5E9D2BA1" w14:textId="77777777" w:rsidR="007B1928" w:rsidRPr="007B1928" w:rsidRDefault="007B1928" w:rsidP="007B1928">
            <w:pPr>
              <w:pStyle w:val="BodyText"/>
            </w:pPr>
            <w:r w:rsidRPr="007B1928">
              <w:t>2.45</w:t>
            </w:r>
          </w:p>
        </w:tc>
        <w:tc>
          <w:tcPr>
            <w:tcW w:w="2530" w:type="dxa"/>
            <w:shd w:val="clear" w:color="auto" w:fill="auto"/>
          </w:tcPr>
          <w:p w14:paraId="4E9FA504" w14:textId="77777777" w:rsidR="007B1928" w:rsidRPr="007B1928" w:rsidRDefault="007B1928" w:rsidP="007B1928">
            <w:pPr>
              <w:pStyle w:val="BodyText"/>
            </w:pPr>
            <w:r w:rsidRPr="007B1928">
              <w:t>0.50</w:t>
            </w:r>
          </w:p>
        </w:tc>
        <w:tc>
          <w:tcPr>
            <w:tcW w:w="1650" w:type="dxa"/>
            <w:shd w:val="clear" w:color="auto" w:fill="auto"/>
          </w:tcPr>
          <w:p w14:paraId="5D8A6903" w14:textId="77777777" w:rsidR="007B1928" w:rsidRPr="007B1928" w:rsidRDefault="007B1928" w:rsidP="007B1928">
            <w:pPr>
              <w:pStyle w:val="BodyText"/>
            </w:pPr>
            <w:r w:rsidRPr="007B1928">
              <w:t>F</w:t>
            </w:r>
          </w:p>
        </w:tc>
      </w:tr>
      <w:tr w:rsidR="007B1928" w:rsidRPr="007B1928" w14:paraId="1F46598C" w14:textId="77777777" w:rsidTr="007B1928">
        <w:trPr>
          <w:jc w:val="center"/>
        </w:trPr>
        <w:tc>
          <w:tcPr>
            <w:tcW w:w="1648" w:type="dxa"/>
            <w:shd w:val="clear" w:color="auto" w:fill="auto"/>
          </w:tcPr>
          <w:p w14:paraId="61D1B9DF" w14:textId="77777777" w:rsidR="007B1928" w:rsidRPr="007B1928" w:rsidRDefault="007B1928" w:rsidP="007B1928">
            <w:pPr>
              <w:pStyle w:val="BodyText"/>
            </w:pPr>
            <w:r w:rsidRPr="007B1928">
              <w:t>2.60</w:t>
            </w:r>
          </w:p>
        </w:tc>
        <w:tc>
          <w:tcPr>
            <w:tcW w:w="2530" w:type="dxa"/>
            <w:shd w:val="clear" w:color="auto" w:fill="auto"/>
          </w:tcPr>
          <w:p w14:paraId="45D485D7" w14:textId="77777777" w:rsidR="007B1928" w:rsidRPr="007B1928" w:rsidRDefault="007B1928" w:rsidP="007B1928">
            <w:pPr>
              <w:pStyle w:val="BodyText"/>
            </w:pPr>
            <w:r w:rsidRPr="007B1928">
              <w:t>0.95</w:t>
            </w:r>
          </w:p>
        </w:tc>
        <w:tc>
          <w:tcPr>
            <w:tcW w:w="1650" w:type="dxa"/>
            <w:shd w:val="clear" w:color="auto" w:fill="auto"/>
          </w:tcPr>
          <w:p w14:paraId="051F5D2E" w14:textId="77777777" w:rsidR="007B1928" w:rsidRPr="007B1928" w:rsidRDefault="007B1928" w:rsidP="007B1928">
            <w:pPr>
              <w:pStyle w:val="BodyText"/>
            </w:pPr>
            <w:r w:rsidRPr="007B1928">
              <w:t>NL</w:t>
            </w:r>
          </w:p>
        </w:tc>
      </w:tr>
      <w:tr w:rsidR="007B1928" w:rsidRPr="007B1928" w14:paraId="13CE2740" w14:textId="77777777" w:rsidTr="007B1928">
        <w:trPr>
          <w:jc w:val="center"/>
        </w:trPr>
        <w:tc>
          <w:tcPr>
            <w:tcW w:w="1648" w:type="dxa"/>
            <w:shd w:val="clear" w:color="auto" w:fill="auto"/>
          </w:tcPr>
          <w:p w14:paraId="68E60D4C" w14:textId="77777777" w:rsidR="007B1928" w:rsidRPr="007B1928" w:rsidRDefault="007B1928" w:rsidP="007B1928">
            <w:pPr>
              <w:pStyle w:val="BodyText"/>
            </w:pPr>
            <w:r w:rsidRPr="007B1928">
              <w:t>2.65</w:t>
            </w:r>
          </w:p>
        </w:tc>
        <w:tc>
          <w:tcPr>
            <w:tcW w:w="2530" w:type="dxa"/>
            <w:shd w:val="clear" w:color="auto" w:fill="auto"/>
          </w:tcPr>
          <w:p w14:paraId="5C991AB6" w14:textId="77777777" w:rsidR="007B1928" w:rsidRPr="007B1928" w:rsidRDefault="007B1928" w:rsidP="007B1928">
            <w:pPr>
              <w:pStyle w:val="BodyText"/>
            </w:pPr>
            <w:r w:rsidRPr="007B1928">
              <w:t>0.60</w:t>
            </w:r>
          </w:p>
        </w:tc>
        <w:tc>
          <w:tcPr>
            <w:tcW w:w="1650" w:type="dxa"/>
            <w:shd w:val="clear" w:color="auto" w:fill="auto"/>
          </w:tcPr>
          <w:p w14:paraId="78A2ACDA" w14:textId="77777777" w:rsidR="007B1928" w:rsidRPr="007B1928" w:rsidRDefault="007B1928" w:rsidP="007B1928">
            <w:pPr>
              <w:pStyle w:val="BodyText"/>
            </w:pPr>
            <w:r w:rsidRPr="007B1928">
              <w:t>F</w:t>
            </w:r>
          </w:p>
        </w:tc>
      </w:tr>
      <w:tr w:rsidR="007B1928" w:rsidRPr="007B1928" w14:paraId="6347246F" w14:textId="77777777" w:rsidTr="007B1928">
        <w:trPr>
          <w:jc w:val="center"/>
        </w:trPr>
        <w:tc>
          <w:tcPr>
            <w:tcW w:w="1648" w:type="dxa"/>
            <w:shd w:val="clear" w:color="auto" w:fill="auto"/>
          </w:tcPr>
          <w:p w14:paraId="66C4860F" w14:textId="77777777" w:rsidR="007B1928" w:rsidRPr="007B1928" w:rsidRDefault="007B1928" w:rsidP="007B1928">
            <w:pPr>
              <w:pStyle w:val="BodyText"/>
            </w:pPr>
            <w:r w:rsidRPr="007B1928">
              <w:t>3.00</w:t>
            </w:r>
          </w:p>
        </w:tc>
        <w:tc>
          <w:tcPr>
            <w:tcW w:w="2530" w:type="dxa"/>
            <w:shd w:val="clear" w:color="auto" w:fill="auto"/>
          </w:tcPr>
          <w:p w14:paraId="1C57D60D" w14:textId="77777777" w:rsidR="007B1928" w:rsidRPr="007B1928" w:rsidRDefault="007B1928" w:rsidP="007B1928">
            <w:pPr>
              <w:pStyle w:val="BodyText"/>
            </w:pPr>
            <w:r w:rsidRPr="007B1928">
              <w:t>1.10</w:t>
            </w:r>
          </w:p>
        </w:tc>
        <w:tc>
          <w:tcPr>
            <w:tcW w:w="1650" w:type="dxa"/>
            <w:shd w:val="clear" w:color="auto" w:fill="auto"/>
          </w:tcPr>
          <w:p w14:paraId="70BB7A13" w14:textId="77777777" w:rsidR="007B1928" w:rsidRPr="007B1928" w:rsidRDefault="007B1928" w:rsidP="007B1928">
            <w:pPr>
              <w:pStyle w:val="BodyText"/>
            </w:pPr>
            <w:r w:rsidRPr="007B1928">
              <w:t>NL</w:t>
            </w:r>
          </w:p>
        </w:tc>
      </w:tr>
    </w:tbl>
    <w:p w14:paraId="3B4DA824" w14:textId="77777777" w:rsidR="007B1928" w:rsidRPr="007B1928" w:rsidRDefault="007B1928" w:rsidP="007B1928">
      <w:pPr>
        <w:pStyle w:val="BodyText"/>
        <w:rPr>
          <w:i/>
        </w:rPr>
      </w:pPr>
    </w:p>
    <w:p w14:paraId="2D38438C" w14:textId="4164A23F" w:rsidR="007B1928" w:rsidRPr="007B1928" w:rsidRDefault="007B1928" w:rsidP="007B1928">
      <w:pPr>
        <w:pStyle w:val="BodyText"/>
      </w:pPr>
      <w:r w:rsidRPr="007B1928">
        <w:t>If it is planned for maintenance personnel to climb the buoy superstructure</w:t>
      </w:r>
      <w:r w:rsidR="00A066AF">
        <w:t>,</w:t>
      </w:r>
      <w:r w:rsidRPr="007B1928">
        <w:t xml:space="preserve"> then a value of the metacentric height and consequent angle of heel should be calculated with the estimated weight of personnel at the highest working point on the superstructure.  This will confirm if the metacentric height remains positive in this situation i.e. the buoy remains s</w:t>
      </w:r>
      <w:r w:rsidR="00A066AF">
        <w:t>table with personnel on board.</w:t>
      </w:r>
    </w:p>
    <w:p w14:paraId="62841CDC" w14:textId="77777777" w:rsidR="007B1928" w:rsidRDefault="007B1928" w:rsidP="00A066AF">
      <w:pPr>
        <w:pStyle w:val="Heading2"/>
      </w:pPr>
      <w:bookmarkStart w:id="88" w:name="_Toc227976681"/>
      <w:bookmarkStart w:id="89" w:name="_Toc445816173"/>
      <w:r w:rsidRPr="007B1928">
        <w:t>Mass budget and position of the centre of gravity (G)</w:t>
      </w:r>
      <w:bookmarkEnd w:id="88"/>
      <w:bookmarkEnd w:id="89"/>
    </w:p>
    <w:p w14:paraId="4CB116DD" w14:textId="77777777" w:rsidR="00A066AF" w:rsidRPr="00A066AF" w:rsidRDefault="00A066AF" w:rsidP="00A066AF">
      <w:pPr>
        <w:pStyle w:val="Heading2separationline"/>
      </w:pPr>
    </w:p>
    <w:p w14:paraId="01541D4F" w14:textId="77777777" w:rsidR="007B1928" w:rsidRPr="007B1928" w:rsidRDefault="007B1928" w:rsidP="007B1928">
      <w:pPr>
        <w:pStyle w:val="BodyText"/>
      </w:pPr>
      <w:r w:rsidRPr="007B1928">
        <w:t>Before starting the calculation of stability the mass and centre of gravity must be calculated by summing all the masses of the components and equipment on the buoy and the position of the centre of gravity can then be determined.</w:t>
      </w:r>
    </w:p>
    <w:p w14:paraId="12F51D12" w14:textId="1CBE7D4A" w:rsidR="007B1928" w:rsidRPr="007B1928" w:rsidRDefault="007B1928" w:rsidP="007B1928">
      <w:pPr>
        <w:pStyle w:val="BodyText"/>
      </w:pPr>
      <w:r w:rsidRPr="007B1928">
        <w:t>Th</w:t>
      </w:r>
      <w:r w:rsidR="00A066AF">
        <w:t>is gives</w:t>
      </w:r>
      <w:r w:rsidRPr="007B1928">
        <w:t xml:space="preserve"> the total mass m</w:t>
      </w:r>
      <w:r w:rsidRPr="007B1928">
        <w:rPr>
          <w:vertAlign w:val="subscript"/>
        </w:rPr>
        <w:t>b</w:t>
      </w:r>
      <w:r w:rsidRPr="007B1928">
        <w:t xml:space="preserve"> of the buoy and the vertical position of the centre of gravity (G) (example in </w:t>
      </w:r>
      <w:commentRangeStart w:id="90"/>
      <w:r w:rsidRPr="007B1928">
        <w:fldChar w:fldCharType="begin"/>
      </w:r>
      <w:r w:rsidRPr="007B1928">
        <w:instrText xml:space="preserve"> REF _Ref338302604 \r \h </w:instrText>
      </w:r>
      <w:r w:rsidRPr="007B1928">
        <w:fldChar w:fldCharType="separate"/>
      </w:r>
      <w:r>
        <w:t>0</w:t>
      </w:r>
      <w:r w:rsidRPr="007B1928">
        <w:fldChar w:fldCharType="end"/>
      </w:r>
      <w:commentRangeEnd w:id="90"/>
      <w:r w:rsidR="00F521C6">
        <w:rPr>
          <w:rStyle w:val="CommentReference"/>
        </w:rPr>
        <w:commentReference w:id="90"/>
      </w:r>
      <w:r w:rsidRPr="007B1928">
        <w:t>).</w:t>
      </w:r>
    </w:p>
    <w:p w14:paraId="6068E5F3" w14:textId="77777777" w:rsidR="007B1928" w:rsidRDefault="007B1928" w:rsidP="00A066AF">
      <w:pPr>
        <w:pStyle w:val="Heading2"/>
      </w:pPr>
      <w:bookmarkStart w:id="91" w:name="_Toc227976682"/>
      <w:bookmarkStart w:id="92" w:name="_Toc445816174"/>
      <w:r w:rsidRPr="007B1928">
        <w:t>Displaced volume</w:t>
      </w:r>
      <w:bookmarkEnd w:id="91"/>
      <w:bookmarkEnd w:id="92"/>
    </w:p>
    <w:p w14:paraId="2CEB2F24" w14:textId="77777777" w:rsidR="00A066AF" w:rsidRPr="00A066AF" w:rsidRDefault="00A066AF" w:rsidP="00A066AF">
      <w:pPr>
        <w:pStyle w:val="Heading2separationline"/>
      </w:pPr>
    </w:p>
    <w:p w14:paraId="334A7947" w14:textId="77777777" w:rsidR="007B1928" w:rsidRPr="007B1928" w:rsidRDefault="007B1928" w:rsidP="007B1928">
      <w:pPr>
        <w:pStyle w:val="BodyText"/>
      </w:pPr>
      <w:r w:rsidRPr="007B1928">
        <w:t xml:space="preserve">The displaced volume can be calculated as follows: </w:t>
      </w:r>
    </w:p>
    <w:p w14:paraId="73690C4B" w14:textId="0F26E5A2" w:rsidR="007B1928" w:rsidRPr="007B1928" w:rsidRDefault="007B1928" w:rsidP="007B1928">
      <w:pPr>
        <w:pStyle w:val="BodyText"/>
      </w:pPr>
      <w:r w:rsidRPr="007B1928">
        <w:t xml:space="preserve">The </w:t>
      </w:r>
      <w:r w:rsidR="00F865BC">
        <w:t>total sum of all forces is zero</w:t>
      </w:r>
    </w:p>
    <w:p w14:paraId="20098D63" w14:textId="77777777" w:rsidR="007B1928" w:rsidRPr="007B1928" w:rsidRDefault="007B1928" w:rsidP="007B1928">
      <w:pPr>
        <w:pStyle w:val="BodyText"/>
      </w:pPr>
      <w:r w:rsidRPr="007B1928">
        <w:object w:dxaOrig="920" w:dyaOrig="400" w14:anchorId="0F117099">
          <v:shape id="_x0000_i1029" type="#_x0000_t75" style="width:45.2pt;height:21.2pt" o:ole="" o:bordertopcolor="this" o:borderleftcolor="this" o:borderbottomcolor="this" o:borderrightcolor="this" filled="t">
            <v:fill color2="black"/>
            <v:imagedata r:id="rId35" o:title=""/>
          </v:shape>
          <o:OLEObject Type="Embed" ProgID="Equation.3" ShapeID="_x0000_i1029" DrawAspect="Content" ObjectID="_1519908643" r:id="rId36"/>
        </w:object>
      </w:r>
    </w:p>
    <w:p w14:paraId="75321682" w14:textId="77777777" w:rsidR="007B1928" w:rsidRPr="007B1928" w:rsidRDefault="007B1928" w:rsidP="007B1928">
      <w:pPr>
        <w:pStyle w:val="BodyText"/>
      </w:pPr>
      <w:r w:rsidRPr="007B1928">
        <w:t>For static equilibrium the weight of the buoy minus the buoyancy is zero.</w:t>
      </w:r>
    </w:p>
    <w:commentRangeStart w:id="93"/>
    <w:p w14:paraId="303908A8" w14:textId="0C8279ED" w:rsidR="007B1928" w:rsidRPr="007B1928" w:rsidRDefault="007B1928" w:rsidP="007B1928">
      <w:pPr>
        <w:pStyle w:val="BodyText"/>
      </w:pPr>
      <w:r w:rsidRPr="007B1928">
        <w:object w:dxaOrig="1160" w:dyaOrig="340" w14:anchorId="2B196225">
          <v:shape id="_x0000_i1030" type="#_x0000_t75" style="width:58.05pt;height:17.3pt" o:ole="" filled="t">
            <v:fill color2="black"/>
            <v:imagedata r:id="rId37" o:title=""/>
          </v:shape>
          <o:OLEObject Type="Embed" ProgID="Equation.3" ShapeID="_x0000_i1030" DrawAspect="Content" ObjectID="_1519908644" r:id="rId38"/>
        </w:object>
      </w:r>
      <w:commentRangeEnd w:id="93"/>
      <w:r w:rsidR="000430CE">
        <w:rPr>
          <w:rStyle w:val="CommentReference"/>
        </w:rPr>
        <w:commentReference w:id="93"/>
      </w:r>
    </w:p>
    <w:p w14:paraId="0D358B51" w14:textId="061C735D" w:rsidR="007B1928" w:rsidRPr="007B1928" w:rsidRDefault="007B1928" w:rsidP="007B1928">
      <w:pPr>
        <w:pStyle w:val="BodyText"/>
      </w:pPr>
      <w:r w:rsidRPr="007B1928">
        <w:object w:dxaOrig="2320" w:dyaOrig="360" w14:anchorId="07D6E0A3">
          <v:shape id="_x0000_i1031" type="#_x0000_t75" style="width:115.55pt;height:18.4pt" o:ole="" filled="t">
            <v:fill color2="black"/>
            <v:imagedata r:id="rId39" o:title=""/>
          </v:shape>
          <o:OLEObject Type="Embed" ProgID="Equation.3" ShapeID="_x0000_i1031" DrawAspect="Content" ObjectID="_1519908645" r:id="rId40"/>
        </w:object>
      </w:r>
    </w:p>
    <w:p w14:paraId="5A2E50BB" w14:textId="77777777" w:rsidR="007B1928" w:rsidRPr="007B1928" w:rsidRDefault="007B1928" w:rsidP="007B1928">
      <w:pPr>
        <w:pStyle w:val="BodyText"/>
      </w:pPr>
      <w:r w:rsidRPr="007B1928">
        <w:object w:dxaOrig="859" w:dyaOrig="660" w14:anchorId="597493B9">
          <v:shape id="_x0000_i1032" type="#_x0000_t75" style="width:43.55pt;height:32.35pt" o:ole="" filled="t">
            <v:fill color2="black"/>
            <v:imagedata r:id="rId41" o:title=""/>
          </v:shape>
          <o:OLEObject Type="Embed" ProgID="Equation.3" ShapeID="_x0000_i1032" DrawAspect="Content" ObjectID="_1519908646" r:id="rId42"/>
        </w:object>
      </w:r>
    </w:p>
    <w:p w14:paraId="3DDBF984" w14:textId="77777777" w:rsidR="007B1928" w:rsidRDefault="007B1928" w:rsidP="00A066AF">
      <w:pPr>
        <w:pStyle w:val="Heading2"/>
      </w:pPr>
      <w:bookmarkStart w:id="94" w:name="_Toc227976683"/>
      <w:bookmarkStart w:id="95" w:name="_Toc445816175"/>
      <w:r w:rsidRPr="007B1928">
        <w:t>Verification of the buoyancy</w:t>
      </w:r>
      <w:bookmarkEnd w:id="94"/>
      <w:bookmarkEnd w:id="95"/>
    </w:p>
    <w:p w14:paraId="52D93382" w14:textId="77777777" w:rsidR="00A066AF" w:rsidRPr="00A066AF" w:rsidRDefault="00A066AF" w:rsidP="00A066AF">
      <w:pPr>
        <w:pStyle w:val="Heading2separationline"/>
      </w:pPr>
    </w:p>
    <w:p w14:paraId="0A04C320" w14:textId="717173CA" w:rsidR="007B1928" w:rsidRPr="007B1928" w:rsidRDefault="007B1928" w:rsidP="007B1928">
      <w:pPr>
        <w:pStyle w:val="BodyText"/>
      </w:pPr>
      <w:r w:rsidRPr="007B1928">
        <w:t>This calculation ensures that the buoy does not sink.  The volume of the buoyancy must be less tha</w:t>
      </w:r>
      <w:r w:rsidR="00F865BC">
        <w:t>n the total volume of the buoy.</w:t>
      </w:r>
    </w:p>
    <w:p w14:paraId="67C91750" w14:textId="28740625" w:rsidR="007B1928" w:rsidRPr="007B1928" w:rsidRDefault="007B1928" w:rsidP="007B1928">
      <w:pPr>
        <w:pStyle w:val="BodyText"/>
      </w:pPr>
      <w:r w:rsidRPr="007B1928">
        <w:object w:dxaOrig="700" w:dyaOrig="340" w14:anchorId="6853F71F">
          <v:shape id="_x0000_i1033" type="#_x0000_t75" style="width:36.3pt;height:17.3pt" o:ole="">
            <v:imagedata r:id="rId43" o:title=""/>
          </v:shape>
          <o:OLEObject Type="Embed" ProgID="Equation.3" ShapeID="_x0000_i1033" DrawAspect="Content" ObjectID="_1519908647" r:id="rId44"/>
        </w:object>
      </w:r>
    </w:p>
    <w:p w14:paraId="28905139" w14:textId="014EEF9D" w:rsidR="007B1928" w:rsidRPr="007B1928" w:rsidRDefault="007B1928" w:rsidP="007B1928">
      <w:pPr>
        <w:pStyle w:val="BodyText"/>
      </w:pPr>
      <w:r w:rsidRPr="007B1928">
        <w:t>The difference between V and V</w:t>
      </w:r>
      <w:r w:rsidRPr="007B1928">
        <w:rPr>
          <w:vertAlign w:val="subscript"/>
        </w:rPr>
        <w:t>B</w:t>
      </w:r>
      <w:r w:rsidRPr="007B1928">
        <w:t xml:space="preserve"> is the reserve buoyancy.  This allows us to estimate the additional load that the buoy can support.</w:t>
      </w:r>
    </w:p>
    <w:p w14:paraId="4388C688" w14:textId="1CB724F2" w:rsidR="007B1928" w:rsidRPr="007B1928" w:rsidRDefault="007B1928" w:rsidP="007B1928">
      <w:pPr>
        <w:pStyle w:val="BodyText"/>
      </w:pPr>
      <w:r w:rsidRPr="007B1928">
        <w:t>For the buoy to remain afloat the buoyancy reserve volume needs to be positive (R</w:t>
      </w:r>
      <w:r w:rsidRPr="007B1928">
        <w:rPr>
          <w:vertAlign w:val="subscript"/>
        </w:rPr>
        <w:t>b</w:t>
      </w:r>
      <w:r w:rsidRPr="007B1928">
        <w:t xml:space="preserve"> &gt; 0).</w:t>
      </w:r>
    </w:p>
    <w:p w14:paraId="71352C8A" w14:textId="7D95FA7D" w:rsidR="007B1928" w:rsidRDefault="007B1928" w:rsidP="00A066AF">
      <w:pPr>
        <w:pStyle w:val="Heading2"/>
      </w:pPr>
      <w:bookmarkStart w:id="96" w:name="_Toc227976684"/>
      <w:bookmarkStart w:id="97" w:name="_Toc445816176"/>
      <w:r w:rsidRPr="007B1928">
        <w:t>Position of the centre of buoyancy</w:t>
      </w:r>
      <w:bookmarkEnd w:id="96"/>
      <w:bookmarkEnd w:id="97"/>
    </w:p>
    <w:p w14:paraId="7199E1D5" w14:textId="753AF4EE" w:rsidR="00A066AF" w:rsidRPr="00A066AF" w:rsidRDefault="00A066AF" w:rsidP="00A066AF">
      <w:pPr>
        <w:pStyle w:val="Heading2separationline"/>
      </w:pPr>
    </w:p>
    <w:p w14:paraId="1FFAA1DF" w14:textId="3246F39E" w:rsidR="007B1928" w:rsidRPr="007B1928" w:rsidRDefault="007B1928" w:rsidP="007B1928">
      <w:pPr>
        <w:pStyle w:val="BodyText"/>
      </w:pPr>
      <w:r w:rsidRPr="007B1928">
        <w:t xml:space="preserve">From the amount of buoyancy and centre of buoyancy of the float and each other immersed part of the buoy, we calculate the position of the centre of buoyancy B (example in </w:t>
      </w:r>
      <w:r w:rsidRPr="007B1928">
        <w:fldChar w:fldCharType="begin"/>
      </w:r>
      <w:r w:rsidRPr="007B1928">
        <w:instrText xml:space="preserve"> REF _Ref227973830 \r \h </w:instrText>
      </w:r>
      <w:r w:rsidRPr="007B1928">
        <w:fldChar w:fldCharType="separate"/>
      </w:r>
      <w:r>
        <w:t>0</w:t>
      </w:r>
      <w:r w:rsidRPr="007B1928">
        <w:fldChar w:fldCharType="end"/>
      </w:r>
      <w:r w:rsidRPr="007B1928">
        <w:t>).</w:t>
      </w:r>
    </w:p>
    <w:p w14:paraId="6D20A5AD" w14:textId="4979623A" w:rsidR="007B1928" w:rsidRPr="007B1928" w:rsidRDefault="007B1928" w:rsidP="007B1928">
      <w:pPr>
        <w:pStyle w:val="BodyText"/>
      </w:pPr>
      <w:r w:rsidRPr="007B1928">
        <w:t>Note:</w:t>
      </w:r>
    </w:p>
    <w:p w14:paraId="1FE52C4D" w14:textId="6B7E1F84" w:rsidR="007B1928" w:rsidRPr="00A066AF" w:rsidRDefault="007B1928" w:rsidP="00A066AF">
      <w:pPr>
        <w:pStyle w:val="BodyText"/>
      </w:pPr>
      <w:r w:rsidRPr="007B1928">
        <w:t>Most 3D-CAD drawing systems provide centr</w:t>
      </w:r>
      <w:r w:rsidR="00A066AF">
        <w:t>es of volume of defined shapes.</w:t>
      </w:r>
    </w:p>
    <w:p w14:paraId="35E1485C" w14:textId="48EEB347" w:rsidR="007B1928" w:rsidRDefault="00F865BC" w:rsidP="00A066AF">
      <w:pPr>
        <w:pStyle w:val="Heading2"/>
      </w:pPr>
      <w:bookmarkStart w:id="98" w:name="_Toc227976685"/>
      <w:bookmarkStart w:id="99" w:name="_Toc445816177"/>
      <w:r w:rsidRPr="007B1928">
        <w:rPr>
          <w:b w:val="0"/>
          <w:bCs w:val="0"/>
          <w:noProof/>
          <w:lang w:val="en-US"/>
        </w:rPr>
        <w:drawing>
          <wp:anchor distT="0" distB="0" distL="114300" distR="114300" simplePos="0" relativeHeight="251665408" behindDoc="0" locked="0" layoutInCell="1" allowOverlap="1" wp14:anchorId="33DF5D50" wp14:editId="46A63DF2">
            <wp:simplePos x="0" y="0"/>
            <wp:positionH relativeFrom="margin">
              <wp:posOffset>3966210</wp:posOffset>
            </wp:positionH>
            <wp:positionV relativeFrom="margin">
              <wp:posOffset>4043045</wp:posOffset>
            </wp:positionV>
            <wp:extent cx="2517140" cy="3574415"/>
            <wp:effectExtent l="0" t="0" r="0" b="6985"/>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517140" cy="35744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B1928" w:rsidRPr="007B1928">
        <w:t>Righting arm</w:t>
      </w:r>
      <w:bookmarkEnd w:id="98"/>
      <w:bookmarkEnd w:id="99"/>
    </w:p>
    <w:p w14:paraId="477FD82F" w14:textId="1EEB6E2F" w:rsidR="00A066AF" w:rsidRPr="00A066AF" w:rsidRDefault="00A066AF" w:rsidP="00A066AF">
      <w:pPr>
        <w:pStyle w:val="Heading2separationline"/>
      </w:pPr>
    </w:p>
    <w:p w14:paraId="1EA1C8B7" w14:textId="63729B4C" w:rsidR="007B1928" w:rsidRPr="007B1928" w:rsidRDefault="007B1928" w:rsidP="007B1928">
      <w:pPr>
        <w:pStyle w:val="BodyText"/>
      </w:pPr>
      <w:r w:rsidRPr="007B1928">
        <w:t>At equilibrium the initial waterline is WL</w:t>
      </w:r>
      <w:r w:rsidRPr="007B1928">
        <w:rPr>
          <w:vertAlign w:val="subscript"/>
        </w:rPr>
        <w:t>0</w:t>
      </w:r>
      <w:r w:rsidRPr="007B1928">
        <w:t>.  The centre of buoyancy is B</w:t>
      </w:r>
      <w:r w:rsidRPr="007B1928">
        <w:rPr>
          <w:vertAlign w:val="subscript"/>
        </w:rPr>
        <w:t>0</w:t>
      </w:r>
      <w:r w:rsidRPr="007B1928">
        <w:t>.</w:t>
      </w:r>
    </w:p>
    <w:p w14:paraId="3F9DDF69" w14:textId="15289574" w:rsidR="007B1928" w:rsidRPr="007B1928" w:rsidRDefault="007B1928" w:rsidP="007B1928">
      <w:pPr>
        <w:pStyle w:val="BodyText"/>
      </w:pPr>
      <w:r w:rsidRPr="007B1928">
        <w:t>The buoy is heeled to an angle θ</w:t>
      </w:r>
      <w:r w:rsidRPr="007B1928" w:rsidDel="00741152">
        <w:t xml:space="preserve"> </w:t>
      </w:r>
      <w:r w:rsidRPr="007B1928">
        <w:t>relative to its equilibrium position and it floats on a new waterline WL</w:t>
      </w:r>
      <w:r w:rsidRPr="007B1928">
        <w:rPr>
          <w:vertAlign w:val="subscript"/>
        </w:rPr>
        <w:t>1</w:t>
      </w:r>
      <w:r w:rsidRPr="007B1928">
        <w:t>.  The centre of buoyancy moves from B</w:t>
      </w:r>
      <w:r w:rsidRPr="007B1928">
        <w:rPr>
          <w:vertAlign w:val="subscript"/>
        </w:rPr>
        <w:t>0</w:t>
      </w:r>
      <w:r w:rsidRPr="007B1928">
        <w:t xml:space="preserve"> to B</w:t>
      </w:r>
      <w:r w:rsidRPr="007B1928">
        <w:rPr>
          <w:vertAlign w:val="subscript"/>
        </w:rPr>
        <w:t>1</w:t>
      </w:r>
      <w:r w:rsidRPr="007B1928">
        <w:t>.</w:t>
      </w:r>
      <w:r w:rsidR="00A066AF" w:rsidRPr="00A066AF">
        <w:rPr>
          <w:b/>
          <w:bCs/>
          <w:lang w:val="en-US"/>
        </w:rPr>
        <w:t xml:space="preserve"> </w:t>
      </w:r>
    </w:p>
    <w:p w14:paraId="26908B33" w14:textId="36CF1E3E" w:rsidR="007B1928" w:rsidRPr="007B1928" w:rsidRDefault="007B1928" w:rsidP="007B1928">
      <w:pPr>
        <w:pStyle w:val="BodyText"/>
      </w:pPr>
      <w:r w:rsidRPr="007B1928">
        <w:t>M is the intersection point of the line (B</w:t>
      </w:r>
      <w:r w:rsidRPr="007B1928">
        <w:rPr>
          <w:vertAlign w:val="subscript"/>
        </w:rPr>
        <w:t>0</w:t>
      </w:r>
      <w:r w:rsidRPr="007B1928">
        <w:t xml:space="preserve"> G) and the vertical line passing through B</w:t>
      </w:r>
      <w:r w:rsidRPr="007B1928">
        <w:rPr>
          <w:vertAlign w:val="subscript"/>
        </w:rPr>
        <w:t>1</w:t>
      </w:r>
      <w:r w:rsidRPr="007B1928">
        <w:t>.  The point M is called metacentre.</w:t>
      </w:r>
    </w:p>
    <w:p w14:paraId="1238E505" w14:textId="77777777" w:rsidR="007B1928" w:rsidRPr="007B1928" w:rsidRDefault="007B1928" w:rsidP="007B1928">
      <w:pPr>
        <w:pStyle w:val="BodyText"/>
      </w:pPr>
      <w:r w:rsidRPr="007B1928">
        <w:t>The distance (B</w:t>
      </w:r>
      <w:r w:rsidRPr="007B1928">
        <w:rPr>
          <w:vertAlign w:val="subscript"/>
        </w:rPr>
        <w:t>0</w:t>
      </w:r>
      <w:r w:rsidRPr="007B1928">
        <w:t xml:space="preserve"> M) is called metacentric radius.  </w:t>
      </w:r>
    </w:p>
    <w:p w14:paraId="2BB69ADA" w14:textId="77777777" w:rsidR="007B1928" w:rsidRPr="007B1928" w:rsidRDefault="007B1928" w:rsidP="007B1928">
      <w:pPr>
        <w:pStyle w:val="BodyText"/>
      </w:pPr>
      <w:r w:rsidRPr="007B1928">
        <w:t>The distance (GM) is called metacentric height.</w:t>
      </w:r>
    </w:p>
    <w:p w14:paraId="175F7337" w14:textId="77777777" w:rsidR="007B1928" w:rsidRDefault="007B1928" w:rsidP="007B1928">
      <w:pPr>
        <w:pStyle w:val="BodyText"/>
      </w:pPr>
      <w:r w:rsidRPr="007B1928">
        <w:t>For the angle of heel θ a righting moment noted RM occurs, such as:</w:t>
      </w:r>
    </w:p>
    <w:p w14:paraId="6044C2C7" w14:textId="77777777" w:rsidR="00A066AF" w:rsidRPr="007B1928" w:rsidRDefault="00A066AF" w:rsidP="007B1928">
      <w:pPr>
        <w:pStyle w:val="BodyText"/>
      </w:pPr>
    </w:p>
    <w:p w14:paraId="43D3CC89" w14:textId="6AE42F85" w:rsidR="007B1928" w:rsidRPr="007B1928" w:rsidRDefault="00A066AF" w:rsidP="007B1928">
      <w:pPr>
        <w:pStyle w:val="BodyText"/>
      </w:pPr>
      <w:r w:rsidRPr="007B1928">
        <w:object w:dxaOrig="1700" w:dyaOrig="360" w14:anchorId="63FC8E19">
          <v:shape id="_x0000_i1034" type="#_x0000_t75" style="width:84.85pt;height:18.4pt" o:ole="" filled="t">
            <v:fill color2="black"/>
            <v:imagedata r:id="rId45" o:title=""/>
          </v:shape>
          <o:OLEObject Type="Embed" ProgID="Equation.3" ShapeID="_x0000_i1034" DrawAspect="Content" ObjectID="_1519908648" r:id="rId46"/>
        </w:object>
      </w:r>
    </w:p>
    <w:p w14:paraId="43B9BED5" w14:textId="557DC87E" w:rsidR="00F865BC" w:rsidRDefault="00A066AF" w:rsidP="007B1928">
      <w:pPr>
        <w:pStyle w:val="BodyText"/>
      </w:pPr>
      <w:r w:rsidRPr="007B1928">
        <w:t>GZ is the righting arm</w:t>
      </w:r>
    </w:p>
    <w:p w14:paraId="55817C90" w14:textId="77777777" w:rsidR="00F865BC" w:rsidRPr="007B1928" w:rsidRDefault="00F865BC" w:rsidP="007B1928">
      <w:pPr>
        <w:pStyle w:val="BodyText"/>
      </w:pPr>
    </w:p>
    <w:p w14:paraId="40409C6F" w14:textId="7F7E26B2" w:rsidR="007B1928" w:rsidRPr="007B1928" w:rsidRDefault="00A066AF" w:rsidP="00A066AF">
      <w:pPr>
        <w:pStyle w:val="Figurecaption"/>
        <w:jc w:val="right"/>
      </w:pPr>
      <w:bookmarkStart w:id="100" w:name="_Toc227976049"/>
      <w:bookmarkStart w:id="101" w:name="_Toc445816125"/>
      <w:r w:rsidRPr="007B1928">
        <w:t>Metacentric height</w:t>
      </w:r>
      <w:bookmarkEnd w:id="100"/>
      <w:bookmarkEnd w:id="101"/>
    </w:p>
    <w:p w14:paraId="53B169BC" w14:textId="77777777" w:rsidR="00F865BC" w:rsidRDefault="00F865BC">
      <w:pPr>
        <w:spacing w:after="200" w:line="276" w:lineRule="auto"/>
        <w:rPr>
          <w:sz w:val="22"/>
        </w:rPr>
      </w:pPr>
      <w:r>
        <w:br w:type="page"/>
      </w:r>
    </w:p>
    <w:p w14:paraId="4C237165" w14:textId="639484A4" w:rsidR="007B1928" w:rsidRPr="007B1928" w:rsidRDefault="007B1928" w:rsidP="007B1928">
      <w:pPr>
        <w:pStyle w:val="BodyText"/>
      </w:pPr>
      <w:r w:rsidRPr="007B1928">
        <w:lastRenderedPageBreak/>
        <w:t>In the right angle triangle GZM</w:t>
      </w:r>
    </w:p>
    <w:p w14:paraId="06C20FD4" w14:textId="77777777" w:rsidR="007B1928" w:rsidRPr="007B1928" w:rsidRDefault="007B1928" w:rsidP="007B1928">
      <w:pPr>
        <w:pStyle w:val="BodyText"/>
      </w:pPr>
      <w:r w:rsidRPr="007B1928">
        <w:object w:dxaOrig="1640" w:dyaOrig="279" w14:anchorId="3D989A8F">
          <v:shape id="_x0000_i1035" type="#_x0000_t75" style="width:82.05pt;height:13.95pt" o:ole="">
            <v:imagedata r:id="rId47" o:title=""/>
          </v:shape>
          <o:OLEObject Type="Embed" ProgID="Equation.3" ShapeID="_x0000_i1035" DrawAspect="Content" ObjectID="_1519908649" r:id="rId48"/>
        </w:object>
      </w:r>
      <w:r w:rsidRPr="007B1928">
        <w:t xml:space="preserve"> then</w:t>
      </w:r>
    </w:p>
    <w:p w14:paraId="58CA2F78" w14:textId="0834FEFD" w:rsidR="007B1928" w:rsidRPr="007B1928" w:rsidRDefault="007B1928" w:rsidP="007B1928">
      <w:pPr>
        <w:pStyle w:val="BodyText"/>
      </w:pPr>
      <w:r w:rsidRPr="007B1928">
        <w:object w:dxaOrig="2460" w:dyaOrig="360" w14:anchorId="226E4614">
          <v:shape id="_x0000_i1036" type="#_x0000_t75" style="width:122.8pt;height:18.4pt" o:ole="">
            <v:imagedata r:id="rId49" o:title=""/>
          </v:shape>
          <o:OLEObject Type="Embed" ProgID="Equation.3" ShapeID="_x0000_i1036" DrawAspect="Content" ObjectID="_1519908650" r:id="rId50"/>
        </w:object>
      </w:r>
    </w:p>
    <w:p w14:paraId="185A79BA" w14:textId="62442149" w:rsidR="007B1928" w:rsidRPr="007B1928" w:rsidRDefault="00A066AF" w:rsidP="007B1928">
      <w:pPr>
        <w:pStyle w:val="BodyText"/>
      </w:pPr>
      <w:r>
        <w:t>therefore</w:t>
      </w:r>
    </w:p>
    <w:p w14:paraId="32FB8381" w14:textId="794A17F8" w:rsidR="007B1928" w:rsidRPr="007B1928" w:rsidRDefault="007B1928" w:rsidP="007B1928">
      <w:pPr>
        <w:pStyle w:val="BodyText"/>
      </w:pPr>
      <w:r w:rsidRPr="007B1928">
        <w:object w:dxaOrig="2860" w:dyaOrig="360" w14:anchorId="7B8336D8">
          <v:shape id="_x0000_i1037" type="#_x0000_t75" style="width:142.9pt;height:18.4pt" o:ole="" filled="t">
            <v:fill color2="black"/>
            <v:imagedata r:id="rId51" o:title=""/>
          </v:shape>
          <o:OLEObject Type="Embed" ProgID="Equation.3" ShapeID="_x0000_i1037" DrawAspect="Content" ObjectID="_1519908651" r:id="rId52"/>
        </w:object>
      </w:r>
    </w:p>
    <w:p w14:paraId="75F0AB1A" w14:textId="2637726E" w:rsidR="007B1928" w:rsidRPr="007B1928" w:rsidRDefault="00A066AF" w:rsidP="00A066AF">
      <w:pPr>
        <w:pStyle w:val="BodyText"/>
        <w:jc w:val="center"/>
      </w:pPr>
      <w:bookmarkStart w:id="102" w:name="_GoBack"/>
      <w:r w:rsidRPr="007B1928">
        <w:rPr>
          <w:noProof/>
          <w:lang w:val="en-US"/>
        </w:rPr>
        <mc:AlternateContent>
          <mc:Choice Requires="wps">
            <w:drawing>
              <wp:inline distT="0" distB="0" distL="0" distR="0" wp14:anchorId="5CC1879B" wp14:editId="6208D699">
                <wp:extent cx="5645652" cy="543560"/>
                <wp:effectExtent l="0" t="0" r="20320" b="15240"/>
                <wp:docPr id="12" name="Text Box 12"/>
                <wp:cNvGraphicFramePr/>
                <a:graphic xmlns:a="http://schemas.openxmlformats.org/drawingml/2006/main">
                  <a:graphicData uri="http://schemas.microsoft.com/office/word/2010/wordprocessingShape">
                    <wps:wsp>
                      <wps:cNvSpPr txBox="1"/>
                      <wps:spPr>
                        <a:xfrm>
                          <a:off x="0" y="0"/>
                          <a:ext cx="5645652" cy="543560"/>
                        </a:xfrm>
                        <a:prstGeom prst="rect">
                          <a:avLst/>
                        </a:prstGeom>
                        <a:noFill/>
                        <a:ln>
                          <a:solidFill>
                            <a:schemeClr val="tx1"/>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367E6FB" w14:textId="77777777" w:rsidR="007B1928" w:rsidRPr="00621724" w:rsidRDefault="007B1928" w:rsidP="007B1928">
                            <w:pPr>
                              <w:pStyle w:val="BodyText"/>
                            </w:pPr>
                            <w:r>
                              <w:t>Stability Condition</w:t>
                            </w:r>
                          </w:p>
                          <w:p w14:paraId="34150087" w14:textId="77777777" w:rsidR="007B1928" w:rsidRPr="00E11FF8" w:rsidRDefault="007B1928" w:rsidP="007B1928">
                            <w:pPr>
                              <w:rPr>
                                <w:sz w:val="22"/>
                              </w:rPr>
                            </w:pPr>
                            <w:r w:rsidRPr="00E11FF8">
                              <w:rPr>
                                <w:sz w:val="22"/>
                              </w:rPr>
                              <w:t>For the buoy to be stable GM must be positive and M must always be above 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5CC1879B" id="_x0000_t202" coordsize="21600,21600" o:spt="202" path="m0,0l0,21600,21600,21600,21600,0xe">
                <v:stroke joinstyle="miter"/>
                <v:path gradientshapeok="t" o:connecttype="rect"/>
              </v:shapetype>
              <v:shape id="Text_x0020_Box_x0020_12" o:spid="_x0000_s1026" type="#_x0000_t202" style="width:444.55pt;height:42.8pt;visibility:visible;mso-wrap-style:non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" filled="f" strokecolor="black [3213]">
                <v:textbox>
                  <w:txbxContent>
                    <w:p w14:paraId="3367E6FB" w14:textId="77777777" w:rsidR="007B1928" w:rsidRPr="00621724" w:rsidRDefault="007B1928" w:rsidP="007B1928">
                      <w:pPr>
                        <w:pStyle w:val="BodyText"/>
                      </w:pPr>
                      <w:r>
                        <w:t>Stability Condition</w:t>
                      </w:r>
                    </w:p>
                    <w:p w14:paraId="34150087" w14:textId="77777777" w:rsidR="007B1928" w:rsidRPr="00E11FF8" w:rsidRDefault="007B1928" w:rsidP="007B1928">
                      <w:pPr>
                        <w:rPr>
                          <w:sz w:val="22"/>
                        </w:rPr>
                      </w:pPr>
                      <w:r w:rsidRPr="00E11FF8">
                        <w:rPr>
                          <w:sz w:val="22"/>
                        </w:rPr>
                        <w:t>For the buoy to be stable GM must be positive and M must always be above G.</w:t>
                      </w:r>
                    </w:p>
                  </w:txbxContent>
                </v:textbox>
                <w10:anchorlock/>
              </v:shape>
            </w:pict>
          </mc:Fallback>
        </mc:AlternateContent>
      </w:r>
      <w:bookmarkEnd w:id="102"/>
    </w:p>
    <w:p w14:paraId="2CE0E9FA" w14:textId="77777777" w:rsidR="007B1928" w:rsidRDefault="007B1928" w:rsidP="00A066AF">
      <w:pPr>
        <w:pStyle w:val="Heading2"/>
      </w:pPr>
      <w:bookmarkStart w:id="103" w:name="_Toc227976686"/>
      <w:bookmarkStart w:id="104" w:name="_Toc445816178"/>
      <w:r w:rsidRPr="007B1928">
        <w:t>Angle of heel</w:t>
      </w:r>
      <w:bookmarkEnd w:id="103"/>
      <w:bookmarkEnd w:id="104"/>
    </w:p>
    <w:p w14:paraId="382D9F22" w14:textId="77777777" w:rsidR="00A066AF" w:rsidRPr="00A066AF" w:rsidRDefault="00A066AF" w:rsidP="00A066AF">
      <w:pPr>
        <w:pStyle w:val="Heading2separationline"/>
      </w:pPr>
    </w:p>
    <w:p w14:paraId="4B7CD417" w14:textId="7D412E10" w:rsidR="007B1928" w:rsidRPr="007B1928" w:rsidRDefault="007B1928" w:rsidP="007B1928">
      <w:pPr>
        <w:pStyle w:val="BodyText"/>
      </w:pPr>
      <w:r w:rsidRPr="007B1928">
        <w:t xml:space="preserve">The angle of heel </w:t>
      </w:r>
      <w:r w:rsidR="00E11FF8" w:rsidRPr="00E11FF8">
        <w:rPr>
          <w:i/>
          <w:sz w:val="28"/>
          <w:szCs w:val="28"/>
        </w:rPr>
        <w:sym w:font="Symbol" w:char="F071"/>
      </w:r>
      <w:r w:rsidRPr="007B1928">
        <w:t xml:space="preserve"> that the buoy may assume in wind and current conditions can be calculated either from the wind and current loading information provided in Guideline 1066 </w:t>
      </w:r>
      <w:r w:rsidRPr="007B1928">
        <w:fldChar w:fldCharType="begin"/>
      </w:r>
      <w:r w:rsidRPr="007B1928">
        <w:instrText xml:space="preserve"> REF _Ref338306394 \r \h </w:instrText>
      </w:r>
      <w:r w:rsidRPr="007B1928">
        <w:fldChar w:fldCharType="separate"/>
      </w:r>
      <w:r>
        <w:t>[1]</w:t>
      </w:r>
      <w:r w:rsidRPr="007B1928">
        <w:fldChar w:fldCharType="end"/>
      </w:r>
      <w:r w:rsidRPr="007B1928">
        <w:t xml:space="preserve"> or other sources of wind and current loads.  It is not practical to estimate the extreme loads due to moving ice.</w:t>
      </w:r>
    </w:p>
    <w:p w14:paraId="0EE16002" w14:textId="77777777" w:rsidR="007B1928" w:rsidRPr="007B1928" w:rsidRDefault="007B1928" w:rsidP="007B1928">
      <w:pPr>
        <w:pStyle w:val="BodyText"/>
      </w:pPr>
    </w:p>
    <w:p w14:paraId="1048B511" w14:textId="7A04A87D" w:rsidR="007B1928" w:rsidRPr="00F865BC" w:rsidRDefault="007B1928" w:rsidP="00F865BC">
      <w:pPr>
        <w:pStyle w:val="BodyText"/>
        <w:jc w:val="center"/>
      </w:pPr>
      <w:r w:rsidRPr="007B1928">
        <w:rPr>
          <w:noProof/>
          <w:lang w:val="en-US"/>
        </w:rPr>
        <w:drawing>
          <wp:inline distT="0" distB="0" distL="0" distR="0" wp14:anchorId="3B5C76CB" wp14:editId="65462B87">
            <wp:extent cx="2874010" cy="4311015"/>
            <wp:effectExtent l="0" t="0" r="0" b="698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874010" cy="4311015"/>
                    </a:xfrm>
                    <a:prstGeom prst="rect">
                      <a:avLst/>
                    </a:prstGeom>
                    <a:noFill/>
                    <a:ln>
                      <a:noFill/>
                    </a:ln>
                  </pic:spPr>
                </pic:pic>
              </a:graphicData>
            </a:graphic>
          </wp:inline>
        </w:drawing>
      </w:r>
    </w:p>
    <w:p w14:paraId="5056F75C" w14:textId="77777777" w:rsidR="007B1928" w:rsidRPr="007B1928" w:rsidRDefault="007B1928" w:rsidP="00F865BC">
      <w:pPr>
        <w:pStyle w:val="Figurecaption"/>
        <w:jc w:val="center"/>
      </w:pPr>
      <w:bookmarkStart w:id="105" w:name="_Toc227976050"/>
      <w:bookmarkStart w:id="106" w:name="_Toc445816126"/>
      <w:r w:rsidRPr="007B1928">
        <w:t>Angle of heel</w:t>
      </w:r>
      <w:bookmarkEnd w:id="105"/>
      <w:bookmarkEnd w:id="106"/>
    </w:p>
    <w:p w14:paraId="2510DDB9" w14:textId="1FC0BF0B" w:rsidR="007B1928" w:rsidRPr="007B1928" w:rsidRDefault="007B1928" w:rsidP="007B1928">
      <w:pPr>
        <w:pStyle w:val="BodyText"/>
      </w:pPr>
      <w:r w:rsidRPr="007B1928">
        <w:t xml:space="preserve">The Moment of the area of the buoy which is subject to wind load, about the point of mooring attachment and the moment of the submerged area of the buoy subject to current load, about the mooring attachment can be summed and the resulting heel angle calculated.  The worst case is usually assumed when the moments produced by the current and wind forces are both trying to heel the buoy in the same direction.  The direction of heel due </w:t>
      </w:r>
      <w:r w:rsidRPr="007B1928">
        <w:lastRenderedPageBreak/>
        <w:t>to current flow will depend on the area of the immersed parts of the buoy that are situated above and below the mooring eye.</w:t>
      </w:r>
    </w:p>
    <w:p w14:paraId="695BCB36" w14:textId="568E14D3" w:rsidR="007B1928" w:rsidRPr="00F865BC" w:rsidRDefault="007B1928" w:rsidP="00F865BC">
      <w:pPr>
        <w:pStyle w:val="BodyText"/>
        <w:jc w:val="center"/>
      </w:pPr>
      <w:r w:rsidRPr="007B1928">
        <w:rPr>
          <w:noProof/>
          <w:lang w:val="en-US"/>
        </w:rPr>
        <w:drawing>
          <wp:inline distT="0" distB="0" distL="0" distR="0" wp14:anchorId="5000B574" wp14:editId="463E140F">
            <wp:extent cx="2874010" cy="4311015"/>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874010" cy="4311015"/>
                    </a:xfrm>
                    <a:prstGeom prst="rect">
                      <a:avLst/>
                    </a:prstGeom>
                    <a:noFill/>
                    <a:ln>
                      <a:noFill/>
                    </a:ln>
                  </pic:spPr>
                </pic:pic>
              </a:graphicData>
            </a:graphic>
          </wp:inline>
        </w:drawing>
      </w:r>
      <w:bookmarkStart w:id="107" w:name="_Ref331424273"/>
    </w:p>
    <w:p w14:paraId="018FB568" w14:textId="77777777" w:rsidR="007B1928" w:rsidRPr="007B1928" w:rsidRDefault="007B1928" w:rsidP="00F865BC">
      <w:pPr>
        <w:pStyle w:val="Figurecaption"/>
        <w:jc w:val="center"/>
      </w:pPr>
      <w:bookmarkStart w:id="108" w:name="_Ref227974623"/>
      <w:bookmarkStart w:id="109" w:name="_Toc227976051"/>
      <w:bookmarkStart w:id="110" w:name="_Toc445816127"/>
      <w:bookmarkEnd w:id="107"/>
      <w:r w:rsidRPr="007B1928">
        <w:t>Areas of wind- and water forces</w:t>
      </w:r>
      <w:bookmarkEnd w:id="108"/>
      <w:bookmarkEnd w:id="109"/>
      <w:bookmarkEnd w:id="110"/>
    </w:p>
    <w:p w14:paraId="65F2CEC4" w14:textId="780AF86E" w:rsidR="007B1928" w:rsidRPr="007B1928" w:rsidRDefault="007B1928" w:rsidP="007B1928">
      <w:pPr>
        <w:pStyle w:val="BodyText"/>
      </w:pPr>
      <w:r w:rsidRPr="007B1928">
        <w:t xml:space="preserve">The buoy is restrained by the mooring and will pivot about the point of attachment of the mooring (mooring eye).  In </w:t>
      </w:r>
      <w:r w:rsidR="00F865BC">
        <w:fldChar w:fldCharType="begin"/>
      </w:r>
      <w:r w:rsidR="00F865BC">
        <w:instrText xml:space="preserve"> REF _Ref227974623 \r \h </w:instrText>
      </w:r>
      <w:r w:rsidR="00F865BC">
        <w:fldChar w:fldCharType="separate"/>
      </w:r>
      <w:r w:rsidR="00F865BC">
        <w:t>Figure 9</w:t>
      </w:r>
      <w:r w:rsidR="00F865BC">
        <w:fldChar w:fldCharType="end"/>
      </w:r>
      <w:r w:rsidRPr="007B1928">
        <w:t xml:space="preserve"> the force of the wind will act on the area of the buoy above the waterline, shaded red.  The force will act about the centroid of this area.  Current forces on the submerged area of the buoy (blue) will act about the centroid of the submerged area.  Moments are taken about the mooring eye(s).  Water forces acting on the buoy include current (tidal or stream), wind generated surface current and wave drift.</w:t>
      </w:r>
    </w:p>
    <w:p w14:paraId="2EF31CBA" w14:textId="77777777" w:rsidR="007B1928" w:rsidRPr="007B1928" w:rsidRDefault="007B1928" w:rsidP="007B1928">
      <w:pPr>
        <w:pStyle w:val="BodyText"/>
      </w:pPr>
      <w:r w:rsidRPr="007B1928">
        <w:object w:dxaOrig="6640" w:dyaOrig="340" w14:anchorId="73DBE48B">
          <v:shape id="_x0000_i1038" type="#_x0000_t75" style="width:332.1pt;height:17.3pt" o:ole="">
            <v:imagedata r:id="rId55" o:title=""/>
          </v:shape>
          <o:OLEObject Type="Embed" ProgID="Equation.3" ShapeID="_x0000_i1038" DrawAspect="Content" ObjectID="_1519908652" r:id="rId56"/>
        </w:object>
      </w:r>
    </w:p>
    <w:p w14:paraId="3FF669CF" w14:textId="57E99A15" w:rsidR="007B1928" w:rsidRPr="007B1928" w:rsidRDefault="007B1928" w:rsidP="007B1928">
      <w:pPr>
        <w:pStyle w:val="BodyText"/>
      </w:pPr>
      <w:r w:rsidRPr="007B1928">
        <w:object w:dxaOrig="6840" w:dyaOrig="340" w14:anchorId="55DB8DE0">
          <v:shape id="_x0000_i1039" type="#_x0000_t75" style="width:341.6pt;height:17.3pt" o:ole="">
            <v:imagedata r:id="rId57" o:title=""/>
          </v:shape>
          <o:OLEObject Type="Embed" ProgID="Equation.3" ShapeID="_x0000_i1039" DrawAspect="Content" ObjectID="_1519908653" r:id="rId58"/>
        </w:object>
      </w:r>
    </w:p>
    <w:p w14:paraId="6B46089B" w14:textId="77777777" w:rsidR="007B1928" w:rsidRPr="007B1928" w:rsidRDefault="007B1928" w:rsidP="007B1928">
      <w:pPr>
        <w:pStyle w:val="BodyText"/>
      </w:pPr>
      <w:r w:rsidRPr="007B1928">
        <w:t>The wind drag moment [Nm] is calculated by multiplying the wind drag [N] by the distance from the centroid of emerged area to the mooring attachment point [m].</w:t>
      </w:r>
    </w:p>
    <w:p w14:paraId="78C51D6A" w14:textId="77777777" w:rsidR="007B1928" w:rsidRPr="007B1928" w:rsidRDefault="007B1928" w:rsidP="007B1928">
      <w:pPr>
        <w:pStyle w:val="BodyText"/>
      </w:pPr>
      <w:r w:rsidRPr="007B1928">
        <w:t>The water drag moment [Nm] is calculated by multiplying the water drag [N] by the distance from the centroid of immersed area to the mooring attachment point [m].</w:t>
      </w:r>
    </w:p>
    <w:p w14:paraId="37231C1C" w14:textId="33B350F5" w:rsidR="007B1928" w:rsidRPr="007B1928" w:rsidRDefault="007B1928" w:rsidP="007B1928">
      <w:pPr>
        <w:pStyle w:val="BodyText"/>
      </w:pPr>
      <w:r w:rsidRPr="007B1928">
        <w:t>Moments are taken as positive, if the buoy tends to rotate in a clockwise direction about the mooring point and negative if anticlockwise.  The sum of these moments about the mooring point provides a va</w:t>
      </w:r>
      <w:r w:rsidR="00F865BC">
        <w:t>lue for the overturning moment.</w:t>
      </w:r>
    </w:p>
    <w:p w14:paraId="58FA3C21" w14:textId="0F10FAFE" w:rsidR="007B1928" w:rsidRPr="007B1928" w:rsidRDefault="007B1928" w:rsidP="007B1928">
      <w:pPr>
        <w:pStyle w:val="BodyText"/>
      </w:pPr>
      <w:r w:rsidRPr="007B1928">
        <w:object w:dxaOrig="3480" w:dyaOrig="660" w14:anchorId="62DE9B12">
          <v:shape id="_x0000_i1040" type="#_x0000_t75" style="width:166.35pt;height:32.35pt" o:ole="">
            <v:imagedata r:id="rId59" o:title=""/>
          </v:shape>
          <o:OLEObject Type="Embed" ProgID="Equation.3" ShapeID="_x0000_i1040" DrawAspect="Content" ObjectID="_1519908654" r:id="rId60"/>
        </w:object>
      </w:r>
    </w:p>
    <w:p w14:paraId="12E1B5A7" w14:textId="77777777" w:rsidR="007B1928" w:rsidRPr="007B1928" w:rsidRDefault="007B1928" w:rsidP="007B1928">
      <w:pPr>
        <w:pStyle w:val="BodyText"/>
      </w:pPr>
    </w:p>
    <w:p w14:paraId="78027E36" w14:textId="7D1E418A" w:rsidR="007B1928" w:rsidRPr="007B1928" w:rsidRDefault="007B1928" w:rsidP="007B1928">
      <w:pPr>
        <w:pStyle w:val="BodyText"/>
      </w:pPr>
      <w:r w:rsidRPr="007B1928">
        <w:lastRenderedPageBreak/>
        <w:t>This formula is only valid for small angles of heel (less than ten degrees).  These heeling calculations will provide a guide to the angle the buoy will attain due to the given wind and current forces.  However</w:t>
      </w:r>
      <w:r w:rsidR="00F865BC">
        <w:t>,</w:t>
      </w:r>
      <w:r w:rsidRPr="007B1928">
        <w:t xml:space="preserve"> as the angle of heel increases the calculated result will become less accurate as the effective shape and projected area of the buoy body will change.</w:t>
      </w:r>
    </w:p>
    <w:p w14:paraId="12B0E6D0" w14:textId="77777777" w:rsidR="007B1928" w:rsidRPr="007B1928" w:rsidRDefault="007B1928" w:rsidP="007B1928">
      <w:pPr>
        <w:pStyle w:val="BodyText"/>
      </w:pPr>
      <w:r w:rsidRPr="007B1928">
        <w:t>If a buoy is to be used in a particular current flow situation, these calculations can be also used to evaluate the position of mooring eyes or mooring attachment if the buoy has several mooring attachment positions.</w:t>
      </w:r>
    </w:p>
    <w:p w14:paraId="27938385" w14:textId="77777777" w:rsidR="007B1928" w:rsidRPr="007B1928" w:rsidRDefault="007B1928" w:rsidP="007B1928">
      <w:pPr>
        <w:pStyle w:val="BodyText"/>
      </w:pPr>
      <w:r w:rsidRPr="007B1928">
        <w:t>Note:</w:t>
      </w:r>
    </w:p>
    <w:p w14:paraId="61294381" w14:textId="77777777" w:rsidR="007B1928" w:rsidRPr="007B1928" w:rsidRDefault="007B1928" w:rsidP="007B1928">
      <w:pPr>
        <w:pStyle w:val="BodyText"/>
      </w:pPr>
      <w:r w:rsidRPr="007B1928">
        <w:t>For the model of buoy shown in these diagrams where the mooring attachment is away from the centre line the heeling moment due to the mooring forces being applied at a distance from the buoy centre line (the arm) will need to be added to the calculations.</w:t>
      </w:r>
    </w:p>
    <w:p w14:paraId="070FA2EE" w14:textId="77777777" w:rsidR="007B1928" w:rsidRPr="007B1928" w:rsidRDefault="007B1928" w:rsidP="007B1928">
      <w:pPr>
        <w:pStyle w:val="BodyText"/>
      </w:pPr>
      <w:r w:rsidRPr="007B1928">
        <w:t>When angle of heel is being considered it should be noted that the anticipated maximum angle of heel should not exceed half the vertical divergence (FWHM) of the lantern.</w:t>
      </w:r>
    </w:p>
    <w:p w14:paraId="7DEA299F" w14:textId="5BC0E486" w:rsidR="007B1928" w:rsidRDefault="005D40DA" w:rsidP="00F865BC">
      <w:pPr>
        <w:pStyle w:val="Heading1"/>
      </w:pPr>
      <w:bookmarkStart w:id="111" w:name="_Toc227976687"/>
      <w:bookmarkStart w:id="112" w:name="_Toc445816179"/>
      <w:r w:rsidRPr="007B1928">
        <w:rPr>
          <w:caps w:val="0"/>
        </w:rPr>
        <w:t>PRACTICAL MEASUREMENTS</w:t>
      </w:r>
      <w:bookmarkEnd w:id="111"/>
      <w:bookmarkEnd w:id="112"/>
    </w:p>
    <w:p w14:paraId="0CC54C3D" w14:textId="77777777" w:rsidR="00F865BC" w:rsidRPr="00F865BC" w:rsidRDefault="00F865BC" w:rsidP="00F865BC">
      <w:pPr>
        <w:pStyle w:val="Heading1separatationline"/>
      </w:pPr>
    </w:p>
    <w:p w14:paraId="1B4BBC90" w14:textId="77777777" w:rsidR="007B1928" w:rsidRPr="007B1928" w:rsidRDefault="007B1928" w:rsidP="007B1928">
      <w:pPr>
        <w:pStyle w:val="BodyText"/>
      </w:pPr>
      <w:r w:rsidRPr="007B1928">
        <w:t>The practical measurement of weight, freeboard and metacentric height may be of particular value when considering alterations or the installation of new equipment to existing buoys for which design drawings and calculations are not available.</w:t>
      </w:r>
    </w:p>
    <w:p w14:paraId="438DA745" w14:textId="15E40A51" w:rsidR="007B1928" w:rsidRPr="007B1928" w:rsidRDefault="00F865BC" w:rsidP="007B1928">
      <w:pPr>
        <w:pStyle w:val="BodyText"/>
      </w:pPr>
      <w:bookmarkStart w:id="113" w:name="_Ref338184930"/>
      <w:r w:rsidRPr="007B1928">
        <w:rPr>
          <w:noProof/>
          <w:lang w:val="en-US"/>
        </w:rPr>
        <w:drawing>
          <wp:anchor distT="0" distB="0" distL="114300" distR="114300" simplePos="0" relativeHeight="251660288" behindDoc="0" locked="0" layoutInCell="1" allowOverlap="0" wp14:anchorId="56945306" wp14:editId="2C367B09">
            <wp:simplePos x="0" y="0"/>
            <wp:positionH relativeFrom="column">
              <wp:posOffset>5099685</wp:posOffset>
            </wp:positionH>
            <wp:positionV relativeFrom="paragraph">
              <wp:posOffset>244475</wp:posOffset>
            </wp:positionV>
            <wp:extent cx="1362710" cy="2868295"/>
            <wp:effectExtent l="0" t="0" r="8890" b="190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362710" cy="286829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bookmarkEnd w:id="113"/>
      <w:r w:rsidR="007B1928" w:rsidRPr="007B1928">
        <w:t>Practical measurements can also be useful to confirm calculated values of Centre of Gravity.</w:t>
      </w:r>
    </w:p>
    <w:p w14:paraId="2C56DC6E" w14:textId="6D920559" w:rsidR="007B1928" w:rsidRDefault="007B1928" w:rsidP="00F865BC">
      <w:pPr>
        <w:pStyle w:val="Heading2"/>
      </w:pPr>
      <w:bookmarkStart w:id="114" w:name="_Toc227976688"/>
      <w:bookmarkStart w:id="115" w:name="_Toc445816180"/>
      <w:r w:rsidRPr="007B1928">
        <w:t>Centre of Gravity</w:t>
      </w:r>
      <w:bookmarkEnd w:id="114"/>
      <w:bookmarkEnd w:id="115"/>
    </w:p>
    <w:p w14:paraId="411AD692" w14:textId="77777777" w:rsidR="00F865BC" w:rsidRPr="00F865BC" w:rsidRDefault="00F865BC" w:rsidP="00F865BC">
      <w:pPr>
        <w:pStyle w:val="Heading2separationline"/>
      </w:pPr>
    </w:p>
    <w:p w14:paraId="1B53440D" w14:textId="6848C7B1" w:rsidR="007B1928" w:rsidRPr="007B1928" w:rsidRDefault="007B1928" w:rsidP="007B1928">
      <w:pPr>
        <w:pStyle w:val="BodyText"/>
      </w:pPr>
      <w:r w:rsidRPr="007B1928">
        <w:t xml:space="preserve">Assuming that a crane capable of lifting the assembled buoy is available then the centre of gravity position can be confirmed by suspending the buoy from one lifting eye that is away from the centre line (see </w:t>
      </w:r>
      <w:r w:rsidRPr="007B1928">
        <w:fldChar w:fldCharType="begin"/>
      </w:r>
      <w:r w:rsidRPr="007B1928">
        <w:instrText xml:space="preserve"> REF _Ref338184930 \h </w:instrText>
      </w:r>
      <w:r w:rsidRPr="007B1928">
        <w:fldChar w:fldCharType="end"/>
      </w:r>
      <w:r w:rsidRPr="007B1928">
        <w:t>).  The buoy must hang freely and not be restrained by any handling lines.  The centre of gravity will then be at the intersection of the line of suspension with the central axis of the buoy.  This can be conveniently recorded with a digital photograph or measured with an inclinometer on the buoy.</w:t>
      </w:r>
    </w:p>
    <w:p w14:paraId="64666343" w14:textId="77777777" w:rsidR="007B1928" w:rsidRDefault="007B1928" w:rsidP="00F865BC">
      <w:pPr>
        <w:pStyle w:val="Heading2"/>
      </w:pPr>
      <w:bookmarkStart w:id="116" w:name="_Toc227976689"/>
      <w:bookmarkStart w:id="117" w:name="_Toc445816181"/>
      <w:r w:rsidRPr="007B1928">
        <w:t>Roll Period</w:t>
      </w:r>
      <w:bookmarkEnd w:id="116"/>
      <w:bookmarkEnd w:id="117"/>
    </w:p>
    <w:p w14:paraId="3DA671C3" w14:textId="77777777" w:rsidR="00F865BC" w:rsidRPr="00F865BC" w:rsidRDefault="00F865BC" w:rsidP="00F865BC">
      <w:pPr>
        <w:pStyle w:val="Heading2separationline"/>
      </w:pPr>
    </w:p>
    <w:p w14:paraId="251E12B0" w14:textId="0B2D7215" w:rsidR="007B1928" w:rsidRPr="007B1928" w:rsidRDefault="007B1928" w:rsidP="007B1928">
      <w:pPr>
        <w:pStyle w:val="BodyText"/>
      </w:pPr>
      <w:r w:rsidRPr="007B1928">
        <w:t>The natural roll frequency can be estimated by displacing the buoy and timing the roll period.  The buoy must be floating freely and then displaced as far as is practical in one direction and then released.  Timing is started when the buoy reaches its maximum roll angle in the opposite direction and timing stopped when the buoy returns to this maximum roll position.  Time can be measured over two or three complete roll cycles to find the average roll period.  Roll period measurement can be easily carried out from a video recording of the rolling buoy.  Acceleration sensors installed on the buoy will also provide accurate information.  An Example can be found in</w:t>
      </w:r>
      <w:r w:rsidR="00E11FF8">
        <w:t xml:space="preserve"> </w:t>
      </w:r>
      <w:r w:rsidR="00E11FF8">
        <w:rPr>
          <w:highlight w:val="yellow"/>
        </w:rPr>
        <w:fldChar w:fldCharType="begin"/>
      </w:r>
      <w:r w:rsidR="00E11FF8">
        <w:instrText xml:space="preserve"> REF _Ref227974845 \r \h </w:instrText>
      </w:r>
      <w:r w:rsidR="00E11FF8">
        <w:rPr>
          <w:highlight w:val="yellow"/>
        </w:rPr>
      </w:r>
      <w:r w:rsidR="00E11FF8">
        <w:rPr>
          <w:highlight w:val="yellow"/>
        </w:rPr>
        <w:fldChar w:fldCharType="separate"/>
      </w:r>
      <w:r w:rsidR="00E11FF8">
        <w:t>ANNEX C</w:t>
      </w:r>
      <w:r w:rsidR="00E11FF8">
        <w:rPr>
          <w:highlight w:val="yellow"/>
        </w:rPr>
        <w:fldChar w:fldCharType="end"/>
      </w:r>
      <w:r w:rsidRPr="007B1928">
        <w:t>.</w:t>
      </w:r>
    </w:p>
    <w:p w14:paraId="0DBFBF22" w14:textId="77777777" w:rsidR="007B1928" w:rsidRPr="007B1928" w:rsidRDefault="007B1928" w:rsidP="00F865BC">
      <w:pPr>
        <w:pStyle w:val="Figurecaption"/>
        <w:ind w:left="8080"/>
        <w:jc w:val="center"/>
      </w:pPr>
      <w:bookmarkStart w:id="118" w:name="_Toc227976052"/>
      <w:bookmarkStart w:id="119" w:name="_Toc445816128"/>
      <w:r w:rsidRPr="007B1928">
        <w:t>A buoy lifted at an off-centre lifting point</w:t>
      </w:r>
      <w:bookmarkEnd w:id="118"/>
      <w:bookmarkEnd w:id="119"/>
    </w:p>
    <w:p w14:paraId="101442FC" w14:textId="77777777" w:rsidR="007B1928" w:rsidRPr="007B1928" w:rsidRDefault="007B1928" w:rsidP="007B1928">
      <w:pPr>
        <w:pStyle w:val="BodyText"/>
      </w:pPr>
      <w:r w:rsidRPr="007B1928">
        <w:t>The amplitude (angle) of heel should not exceed 10° / 15° from one side to the other side. The test can be repeated with some of the moorings suspended from the buoy's mooring eyes, when some of the effects of changing in roll frequency due to mooring weight will be demonstrated.</w:t>
      </w:r>
    </w:p>
    <w:p w14:paraId="7A0FF404" w14:textId="77777777" w:rsidR="00104CCD" w:rsidRDefault="00104CCD">
      <w:pPr>
        <w:spacing w:after="200" w:line="276" w:lineRule="auto"/>
        <w:rPr>
          <w:sz w:val="22"/>
        </w:rPr>
      </w:pPr>
      <w: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0"/>
        <w:gridCol w:w="2419"/>
      </w:tblGrid>
      <w:tr w:rsidR="00104CCD" w14:paraId="013B445F" w14:textId="77777777" w:rsidTr="00104CCD">
        <w:trPr>
          <w:trHeight w:val="806"/>
        </w:trPr>
        <w:tc>
          <w:tcPr>
            <w:tcW w:w="2440" w:type="dxa"/>
            <w:tcMar>
              <w:top w:w="57" w:type="dxa"/>
              <w:left w:w="57" w:type="dxa"/>
              <w:bottom w:w="57" w:type="dxa"/>
              <w:right w:w="57" w:type="dxa"/>
            </w:tcMar>
            <w:vAlign w:val="center"/>
          </w:tcPr>
          <w:p w14:paraId="5DD573B6" w14:textId="46CD2A69" w:rsidR="00104CCD" w:rsidRDefault="00104CCD" w:rsidP="00104CCD">
            <w:pPr>
              <w:pStyle w:val="BodyText"/>
            </w:pPr>
            <w:r w:rsidRPr="007B1928">
              <w:lastRenderedPageBreak/>
              <w:t>The natural roll period is</w:t>
            </w:r>
          </w:p>
        </w:tc>
        <w:tc>
          <w:tcPr>
            <w:tcW w:w="2419" w:type="dxa"/>
            <w:vAlign w:val="center"/>
          </w:tcPr>
          <w:p w14:paraId="60C5041A" w14:textId="00A19664" w:rsidR="00104CCD" w:rsidRDefault="00104CCD" w:rsidP="00104CCD">
            <w:pPr>
              <w:pStyle w:val="BodyText"/>
            </w:pPr>
            <w:r w:rsidRPr="007B1928">
              <w:object w:dxaOrig="2079" w:dyaOrig="760" w14:anchorId="7DDC1F16">
                <v:shape id="_x0000_i1041" type="#_x0000_t75" style="width:104.35pt;height:38.5pt" o:ole="">
                  <v:imagedata r:id="rId62" o:title=""/>
                </v:shape>
                <o:OLEObject Type="Embed" ProgID="Equation.3" ShapeID="_x0000_i1041" DrawAspect="Content" ObjectID="_1519908655" r:id="rId63"/>
              </w:object>
            </w:r>
          </w:p>
        </w:tc>
      </w:tr>
    </w:tbl>
    <w:p w14:paraId="506919EA" w14:textId="1A0460F6" w:rsidR="007B1928" w:rsidRPr="007B1928" w:rsidRDefault="00104CCD" w:rsidP="007B1928">
      <w:pPr>
        <w:pStyle w:val="BodyText"/>
      </w:pPr>
      <w:r>
        <w:t>Where:</w:t>
      </w:r>
    </w:p>
    <w:p w14:paraId="6B140C6F" w14:textId="77777777" w:rsidR="007B1928" w:rsidRPr="007B1928" w:rsidRDefault="007B1928" w:rsidP="00104CCD">
      <w:pPr>
        <w:pStyle w:val="BodyText"/>
        <w:ind w:left="709" w:hanging="709"/>
      </w:pPr>
      <w:r w:rsidRPr="007B1928">
        <w:t>T</w:t>
      </w:r>
      <w:r w:rsidRPr="007B1928">
        <w:tab/>
        <w:t>roll period in seconds</w:t>
      </w:r>
    </w:p>
    <w:p w14:paraId="7B2DE3C6" w14:textId="77777777" w:rsidR="007B1928" w:rsidRPr="007B1928" w:rsidRDefault="007B1928" w:rsidP="00104CCD">
      <w:pPr>
        <w:pStyle w:val="BodyText"/>
        <w:ind w:left="709" w:hanging="709"/>
      </w:pPr>
      <w:r w:rsidRPr="007B1928">
        <w:t>J</w:t>
      </w:r>
      <w:r w:rsidRPr="007B1928">
        <w:tab/>
        <w:t>moment of inertia of the buoy about the axis through the centre of gravity in kg*m²</w:t>
      </w:r>
    </w:p>
    <w:p w14:paraId="2A882109" w14:textId="77777777" w:rsidR="007B1928" w:rsidRPr="007B1928" w:rsidRDefault="007B1928" w:rsidP="00104CCD">
      <w:pPr>
        <w:pStyle w:val="BodyText"/>
        <w:ind w:left="709" w:hanging="709"/>
      </w:pPr>
      <w:r w:rsidRPr="007B1928">
        <w:t>k</w:t>
      </w:r>
      <w:r w:rsidRPr="007B1928">
        <w:tab/>
        <w:t>added mass coefficient (which can vary from 0.1 up to 1, depending on the float shape and the type of skirt or tailtube)</w:t>
      </w:r>
    </w:p>
    <w:p w14:paraId="436824B8" w14:textId="77777777" w:rsidR="007B1928" w:rsidRPr="007B1928" w:rsidRDefault="007B1928" w:rsidP="00104CCD">
      <w:pPr>
        <w:pStyle w:val="BodyText"/>
        <w:ind w:left="709" w:hanging="709"/>
      </w:pPr>
      <w:r w:rsidRPr="007B1928">
        <w:t>m</w:t>
      </w:r>
      <w:r w:rsidRPr="007B1928">
        <w:rPr>
          <w:vertAlign w:val="subscript"/>
        </w:rPr>
        <w:t>b</w:t>
      </w:r>
      <w:r w:rsidRPr="007B1928">
        <w:tab/>
        <w:t>mass of the buoy in kg</w:t>
      </w:r>
    </w:p>
    <w:p w14:paraId="0D558781" w14:textId="77777777" w:rsidR="007B1928" w:rsidRPr="007B1928" w:rsidRDefault="007B1928" w:rsidP="00104CCD">
      <w:pPr>
        <w:pStyle w:val="BodyText"/>
        <w:ind w:left="709" w:hanging="709"/>
      </w:pPr>
      <w:r w:rsidRPr="007B1928">
        <w:t>g</w:t>
      </w:r>
      <w:r w:rsidRPr="007B1928">
        <w:tab/>
        <w:t>acceleration due to gravity in m/s²</w:t>
      </w:r>
    </w:p>
    <w:p w14:paraId="253C1F7B" w14:textId="77777777" w:rsidR="007B1928" w:rsidRPr="007B1928" w:rsidRDefault="007B1928" w:rsidP="00104CCD">
      <w:pPr>
        <w:pStyle w:val="BodyText"/>
        <w:ind w:left="709" w:hanging="709"/>
      </w:pPr>
      <w:r w:rsidRPr="007B1928">
        <w:t>GM</w:t>
      </w:r>
      <w:r w:rsidRPr="007B1928">
        <w:tab/>
        <w:t>metacentric height in m</w:t>
      </w:r>
    </w:p>
    <w:p w14:paraId="0E906D54" w14:textId="77777777" w:rsidR="007B1928" w:rsidRPr="007B1928" w:rsidRDefault="007B1928" w:rsidP="007B1928">
      <w:pPr>
        <w:pStyle w:val="BodyText"/>
      </w:pPr>
      <w:r w:rsidRPr="007B1928">
        <w:t>The state of the buoy should be consistent for m and GM.</w:t>
      </w:r>
    </w:p>
    <w:p w14:paraId="55BEF978" w14:textId="77777777" w:rsidR="007B1928" w:rsidRPr="007B1928" w:rsidRDefault="007B1928" w:rsidP="007B1928">
      <w:pPr>
        <w:pStyle w:val="BodyText"/>
      </w:pPr>
      <w:r w:rsidRPr="007B1928">
        <w:t>The added mass coefficient (k) accounts for the amount of boundary water that moves with the buoy.  Note that the mass of the mooring line is neglected in the above formula.  Moreover, remind that this formula is valid only for small angles and static position of the buoy.</w:t>
      </w:r>
    </w:p>
    <w:p w14:paraId="1A755526" w14:textId="77777777" w:rsidR="007B1928" w:rsidRDefault="007B1928" w:rsidP="00104CCD">
      <w:pPr>
        <w:pStyle w:val="Heading2"/>
      </w:pPr>
      <w:bookmarkStart w:id="120" w:name="_Toc227976690"/>
      <w:bookmarkStart w:id="121" w:name="_Toc445816182"/>
      <w:r w:rsidRPr="007B1928">
        <w:t>Waterline</w:t>
      </w:r>
      <w:bookmarkEnd w:id="120"/>
      <w:bookmarkEnd w:id="121"/>
    </w:p>
    <w:p w14:paraId="461E7A82" w14:textId="77777777" w:rsidR="00104CCD" w:rsidRPr="00104CCD" w:rsidRDefault="00104CCD" w:rsidP="00104CCD">
      <w:pPr>
        <w:pStyle w:val="Heading2separationline"/>
      </w:pPr>
    </w:p>
    <w:p w14:paraId="22506381" w14:textId="77777777" w:rsidR="007B1928" w:rsidRPr="007B1928" w:rsidRDefault="007B1928" w:rsidP="007B1928">
      <w:pPr>
        <w:pStyle w:val="BodyText"/>
      </w:pPr>
      <w:r w:rsidRPr="007B1928">
        <w:t>When the freeboard is known the effects of adding the mooring loads to the buoy can be easily calculated and the effective freeboard in service conditions estimated.</w:t>
      </w:r>
    </w:p>
    <w:p w14:paraId="01061765" w14:textId="77777777" w:rsidR="007B1928" w:rsidRPr="007B1928" w:rsidRDefault="007B1928" w:rsidP="007B1928">
      <w:pPr>
        <w:pStyle w:val="BodyText"/>
      </w:pPr>
      <w:r w:rsidRPr="007B1928">
        <w:t>If suitable calm water facilities are available, along with a crane capable of lifting the buoy, then floatation trials can be carried out.  The draft can be measured and the line of floatation and hence the freeboard confirmed.</w:t>
      </w:r>
    </w:p>
    <w:p w14:paraId="61BC34C3" w14:textId="77777777" w:rsidR="007B1928" w:rsidRPr="007B1928" w:rsidRDefault="007B1928" w:rsidP="007B1928">
      <w:pPr>
        <w:pStyle w:val="BodyText"/>
      </w:pPr>
      <w:r w:rsidRPr="007B1928">
        <w:t>At this stage weights can be placed on the deck of the buoy, possibly those to be used for the inclining experiment.  These are placed on opposite sides of the superstructure so that the buoy remains floating in an upright position.  The weights should be of sufficient size to sink the buoy by a significant amount.  The displacement (kg) per mm immersion can then be established (or calculations confirmed).  This should be carried out with two or more sets of weights to ensure accuracy of the results.</w:t>
      </w:r>
    </w:p>
    <w:p w14:paraId="0C410A17" w14:textId="77777777" w:rsidR="007B1928" w:rsidRPr="007B1928" w:rsidRDefault="007B1928" w:rsidP="007B1928">
      <w:pPr>
        <w:pStyle w:val="BodyText"/>
      </w:pPr>
      <w:r w:rsidRPr="007B1928">
        <w:t>Note:</w:t>
      </w:r>
    </w:p>
    <w:p w14:paraId="362CCCDA" w14:textId="77777777" w:rsidR="007B1928" w:rsidRDefault="007B1928" w:rsidP="007B1928">
      <w:pPr>
        <w:pStyle w:val="BodyText"/>
      </w:pPr>
      <w:r w:rsidRPr="007B1928">
        <w:t xml:space="preserve">The line of floatation will vary depending on the density of water the buoy is floating in (see </w:t>
      </w:r>
      <w:r w:rsidRPr="007B1928">
        <w:fldChar w:fldCharType="begin"/>
      </w:r>
      <w:r w:rsidRPr="007B1928">
        <w:instrText xml:space="preserve"> REF _Ref337719036 \r \h </w:instrText>
      </w:r>
      <w:r w:rsidRPr="007B1928">
        <w:fldChar w:fldCharType="separate"/>
      </w:r>
      <w:r w:rsidR="00104CCD">
        <w:t>6.13</w:t>
      </w:r>
      <w:r w:rsidRPr="007B1928">
        <w:fldChar w:fldCharType="end"/>
      </w:r>
      <w:r w:rsidRPr="007B1928">
        <w:t>).</w:t>
      </w:r>
    </w:p>
    <w:p w14:paraId="1A4EA066" w14:textId="556C345B" w:rsidR="00104CCD" w:rsidRDefault="00104CCD">
      <w:pPr>
        <w:spacing w:after="200" w:line="276" w:lineRule="auto"/>
        <w:rPr>
          <w:sz w:val="22"/>
        </w:rPr>
      </w:pPr>
      <w:r>
        <w:br w:type="page"/>
      </w:r>
    </w:p>
    <w:p w14:paraId="6FBB9F62" w14:textId="77777777" w:rsidR="007B1928" w:rsidRPr="007B1928" w:rsidRDefault="007B1928" w:rsidP="00104CCD">
      <w:pPr>
        <w:pStyle w:val="Heading2"/>
      </w:pPr>
      <w:bookmarkStart w:id="122" w:name="_Toc227976691"/>
      <w:bookmarkStart w:id="123" w:name="_Toc445816183"/>
      <w:r w:rsidRPr="007B1928">
        <w:lastRenderedPageBreak/>
        <w:t>Metacentric Height</w:t>
      </w:r>
      <w:bookmarkEnd w:id="122"/>
      <w:bookmarkEnd w:id="123"/>
    </w:p>
    <w:p w14:paraId="0BDE6ACA" w14:textId="77777777" w:rsidR="007B1928" w:rsidRPr="007B1928" w:rsidRDefault="007B1928" w:rsidP="00104CCD">
      <w:pPr>
        <w:pStyle w:val="BodyText"/>
        <w:jc w:val="center"/>
      </w:pPr>
      <w:r w:rsidRPr="007B1928">
        <w:rPr>
          <w:noProof/>
          <w:lang w:val="en-US"/>
        </w:rPr>
        <w:drawing>
          <wp:inline distT="0" distB="0" distL="0" distR="0" wp14:anchorId="61B8C2F4" wp14:editId="081BF245">
            <wp:extent cx="3187065" cy="453263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4" cstate="print">
                      <a:extLst>
                        <a:ext uri="{28A0092B-C50C-407E-A947-70E740481C1C}">
                          <a14:useLocalDpi xmlns:a14="http://schemas.microsoft.com/office/drawing/2010/main" val="0"/>
                        </a:ext>
                      </a:extLst>
                    </a:blip>
                    <a:srcRect t="5003" b="5003"/>
                    <a:stretch>
                      <a:fillRect/>
                    </a:stretch>
                  </pic:blipFill>
                  <pic:spPr bwMode="auto">
                    <a:xfrm>
                      <a:off x="0" y="0"/>
                      <a:ext cx="3187065" cy="4532630"/>
                    </a:xfrm>
                    <a:prstGeom prst="rect">
                      <a:avLst/>
                    </a:prstGeom>
                    <a:solidFill>
                      <a:srgbClr val="FFFFFF"/>
                    </a:solidFill>
                    <a:ln>
                      <a:noFill/>
                    </a:ln>
                  </pic:spPr>
                </pic:pic>
              </a:graphicData>
            </a:graphic>
          </wp:inline>
        </w:drawing>
      </w:r>
    </w:p>
    <w:p w14:paraId="6EB38858" w14:textId="77777777" w:rsidR="007B1928" w:rsidRPr="007B1928" w:rsidRDefault="007B1928" w:rsidP="00104CCD">
      <w:pPr>
        <w:pStyle w:val="Figurecaption"/>
        <w:jc w:val="center"/>
      </w:pPr>
      <w:bookmarkStart w:id="124" w:name="_Ref227975066"/>
      <w:bookmarkStart w:id="125" w:name="_Toc227976053"/>
      <w:bookmarkStart w:id="126" w:name="_Toc445816129"/>
      <w:r w:rsidRPr="007B1928">
        <w:t>Measuring the metacentric height</w:t>
      </w:r>
      <w:bookmarkEnd w:id="124"/>
      <w:bookmarkEnd w:id="125"/>
      <w:bookmarkEnd w:id="126"/>
    </w:p>
    <w:p w14:paraId="1CACA637" w14:textId="506D5948" w:rsidR="007B1928" w:rsidRPr="007B1928" w:rsidRDefault="007B1928" w:rsidP="007B1928">
      <w:pPr>
        <w:pStyle w:val="BodyText"/>
      </w:pPr>
      <w:r w:rsidRPr="007B1928">
        <w:t>Weights will be required that can be placed at the outboard edge of the buoy's deck to heel the buoy.  The angle of heel can then be measured and used to calculate the metacentric height.  Several weights should be used to heel the buoy first one way and then the other.  The angle of heel may be measured with a pendulum (see</w:t>
      </w:r>
      <w:r w:rsidR="00104CCD">
        <w:t xml:space="preserve"> </w:t>
      </w:r>
      <w:r w:rsidR="00104CCD">
        <w:fldChar w:fldCharType="begin"/>
      </w:r>
      <w:r w:rsidR="00104CCD">
        <w:instrText xml:space="preserve"> REF _Ref227975066 \r \h </w:instrText>
      </w:r>
      <w:r w:rsidR="00104CCD">
        <w:fldChar w:fldCharType="separate"/>
      </w:r>
      <w:r w:rsidR="00104CCD">
        <w:t>Figure 11</w:t>
      </w:r>
      <w:r w:rsidR="00104CCD">
        <w:fldChar w:fldCharType="end"/>
      </w:r>
      <w:r w:rsidRPr="007B1928">
        <w:t>) on the buoy.  The movement of the pendulum can be measured with a horizontal scale.</w:t>
      </w:r>
    </w:p>
    <w:p w14:paraId="26714261" w14:textId="77777777" w:rsidR="007B1928" w:rsidRPr="007B1928" w:rsidRDefault="007B1928" w:rsidP="007B1928">
      <w:pPr>
        <w:pStyle w:val="BodyText"/>
      </w:pPr>
      <w:r w:rsidRPr="007B1928">
        <w:object w:dxaOrig="3240" w:dyaOrig="660" w14:anchorId="605AA065">
          <v:shape id="_x0000_i1042" type="#_x0000_t75" style="width:162.4pt;height:32.35pt" o:ole="">
            <v:imagedata r:id="rId65" o:title=""/>
          </v:shape>
          <o:OLEObject Type="Embed" ProgID="Equation.3" ShapeID="_x0000_i1042" DrawAspect="Content" ObjectID="_1519908656" r:id="rId66"/>
        </w:object>
      </w:r>
    </w:p>
    <w:p w14:paraId="0E9DE27A" w14:textId="77777777" w:rsidR="007B1928" w:rsidRPr="007B1928" w:rsidRDefault="007B1928" w:rsidP="007B1928">
      <w:pPr>
        <w:pStyle w:val="BodyText"/>
      </w:pPr>
      <w:r w:rsidRPr="007B1928">
        <w:t>The angle could also be measured with an inclinometer or by photographing the buoy with a horizontal or vertical reference line in the background.</w:t>
      </w:r>
    </w:p>
    <w:p w14:paraId="5A0618CB" w14:textId="77777777" w:rsidR="007B1928" w:rsidRPr="007B1928" w:rsidRDefault="007B1928" w:rsidP="007B1928">
      <w:pPr>
        <w:pStyle w:val="BodyText"/>
      </w:pPr>
      <w:r w:rsidRPr="007B1928">
        <w:t>The metacentric height should be calculated with several different inclining weights.</w:t>
      </w:r>
    </w:p>
    <w:p w14:paraId="7CE7D1AB" w14:textId="3D293932" w:rsidR="007B1928" w:rsidRPr="007B1928" w:rsidRDefault="007B1928" w:rsidP="007B1928">
      <w:pPr>
        <w:pStyle w:val="BodyText"/>
      </w:pPr>
      <w:r w:rsidRPr="007B1928">
        <w:t xml:space="preserve">The buoy mooring lines must be completely slack and no foreign weights or personnel must be allowed on the </w:t>
      </w:r>
      <w:r w:rsidR="00104CCD">
        <w:t>buoy during the inclining test.</w:t>
      </w:r>
    </w:p>
    <w:p w14:paraId="5AB2D501" w14:textId="71841013" w:rsidR="007B1928" w:rsidRPr="007B1928" w:rsidRDefault="007B1928" w:rsidP="007B1928">
      <w:pPr>
        <w:pStyle w:val="BodyText"/>
      </w:pPr>
      <w:r w:rsidRPr="007B1928">
        <w:object w:dxaOrig="3320" w:dyaOrig="660" w14:anchorId="0FC82FF1">
          <v:shape id="_x0000_i1043" type="#_x0000_t75" style="width:166.35pt;height:32.35pt" o:ole="">
            <v:imagedata r:id="rId67" o:title=""/>
          </v:shape>
          <o:OLEObject Type="Embed" ProgID="Equation.3" ShapeID="_x0000_i1043" DrawAspect="Content" ObjectID="_1519908657" r:id="rId68"/>
        </w:object>
      </w:r>
    </w:p>
    <w:p w14:paraId="19A26720" w14:textId="77777777" w:rsidR="007B1928" w:rsidRPr="007B1928" w:rsidRDefault="007B1928" w:rsidP="007B1928">
      <w:pPr>
        <w:pStyle w:val="BodyText"/>
      </w:pPr>
      <w:r w:rsidRPr="007B1928">
        <w:t>This is valid for small heel angles (less then five degrees) and the measurements must be carried out in flat water.  These calculated values should all be similar and an average may be taken.</w:t>
      </w:r>
    </w:p>
    <w:p w14:paraId="065AEF59" w14:textId="77777777" w:rsidR="007B1928" w:rsidRPr="007B1928" w:rsidRDefault="007B1928" w:rsidP="007B1928">
      <w:pPr>
        <w:pStyle w:val="BodyText"/>
      </w:pPr>
      <w:r w:rsidRPr="007B1928">
        <w:t>If the pendulum is used the mass of the pendulum is usually immersed in a container of water to damp the motion of the pendulum.</w:t>
      </w:r>
    </w:p>
    <w:p w14:paraId="699CF010" w14:textId="77777777" w:rsidR="007B1928" w:rsidRPr="007B1928" w:rsidRDefault="007B1928" w:rsidP="007B1928">
      <w:pPr>
        <w:pStyle w:val="BodyText"/>
      </w:pPr>
      <w:r w:rsidRPr="007B1928">
        <w:lastRenderedPageBreak/>
        <w:t>If the photographic method is used the photos must be take from a direction perpendicular to the plane of heel of the buoy.</w:t>
      </w:r>
    </w:p>
    <w:p w14:paraId="44B281A2" w14:textId="77777777" w:rsidR="007B1928" w:rsidRDefault="007B1928" w:rsidP="00104CCD">
      <w:pPr>
        <w:pStyle w:val="Heading2"/>
      </w:pPr>
      <w:bookmarkStart w:id="127" w:name="_Toc227976692"/>
      <w:bookmarkStart w:id="128" w:name="_Toc445816184"/>
      <w:r w:rsidRPr="007B1928">
        <w:t>Towing Trials</w:t>
      </w:r>
      <w:bookmarkEnd w:id="127"/>
      <w:bookmarkEnd w:id="128"/>
    </w:p>
    <w:p w14:paraId="72698BBB" w14:textId="77777777" w:rsidR="00104CCD" w:rsidRPr="00104CCD" w:rsidRDefault="00104CCD" w:rsidP="00104CCD">
      <w:pPr>
        <w:pStyle w:val="Heading2separationline"/>
      </w:pPr>
    </w:p>
    <w:p w14:paraId="0F240C4E" w14:textId="77777777" w:rsidR="007B1928" w:rsidRPr="007B1928" w:rsidRDefault="007B1928" w:rsidP="007B1928">
      <w:pPr>
        <w:pStyle w:val="BodyText"/>
      </w:pPr>
      <w:r w:rsidRPr="007B1928">
        <w:t>When the buoy is to be used in fast current or river situations towing trials can be carried out to evaluate the buoy's performance in moving water.  The buoy can be towed from its mooring point(s) with a ballast weight in the towline that is sufficient to maintain a downward slope in the line from the buoy to the weight.</w:t>
      </w:r>
    </w:p>
    <w:p w14:paraId="74F8C7C0" w14:textId="77777777" w:rsidR="007B1928" w:rsidRPr="007B1928" w:rsidRDefault="007B1928" w:rsidP="007B1928">
      <w:pPr>
        <w:pStyle w:val="BodyText"/>
      </w:pPr>
      <w:r w:rsidRPr="007B1928">
        <w:t>The towing speed can be recorded from instruments of the towing vessel.  The angle of heel can be conveniently estimated from digital photographs or taken from sensors on the buoy.</w:t>
      </w:r>
    </w:p>
    <w:p w14:paraId="07141288" w14:textId="77777777" w:rsidR="007B1928" w:rsidRPr="007B1928" w:rsidRDefault="007B1928" w:rsidP="007B1928">
      <w:pPr>
        <w:pStyle w:val="BodyText"/>
      </w:pPr>
    </w:p>
    <w:p w14:paraId="2AECB028" w14:textId="5A0E2240" w:rsidR="007B1928" w:rsidRPr="00104CCD" w:rsidRDefault="007B1928" w:rsidP="00104CCD">
      <w:pPr>
        <w:pStyle w:val="Figurecaption"/>
        <w:jc w:val="center"/>
      </w:pPr>
      <w:bookmarkStart w:id="129" w:name="_Toc445816130"/>
      <w:r w:rsidRPr="007B1928">
        <w:rPr>
          <w:noProof/>
          <w:lang w:val="en-US"/>
        </w:rPr>
        <w:drawing>
          <wp:anchor distT="0" distB="0" distL="114300" distR="114300" simplePos="0" relativeHeight="251661312" behindDoc="0" locked="0" layoutInCell="1" allowOverlap="1" wp14:anchorId="3329FC90" wp14:editId="6CCADC54">
            <wp:simplePos x="0" y="0"/>
            <wp:positionH relativeFrom="column">
              <wp:posOffset>-89535</wp:posOffset>
            </wp:positionH>
            <wp:positionV relativeFrom="paragraph">
              <wp:posOffset>-181610</wp:posOffset>
            </wp:positionV>
            <wp:extent cx="5943600" cy="2295525"/>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43600" cy="2295525"/>
                    </a:xfrm>
                    <a:prstGeom prst="rect">
                      <a:avLst/>
                    </a:prstGeom>
                    <a:noFill/>
                  </pic:spPr>
                </pic:pic>
              </a:graphicData>
            </a:graphic>
            <wp14:sizeRelH relativeFrom="page">
              <wp14:pctWidth>0</wp14:pctWidth>
            </wp14:sizeRelH>
            <wp14:sizeRelV relativeFrom="page">
              <wp14:pctHeight>0</wp14:pctHeight>
            </wp14:sizeRelV>
          </wp:anchor>
        </w:drawing>
      </w:r>
      <w:r w:rsidRPr="007B1928">
        <w:rPr>
          <w:noProof/>
          <w:lang w:val="en-US"/>
        </w:rPr>
        <w:drawing>
          <wp:anchor distT="0" distB="0" distL="114300" distR="114300" simplePos="0" relativeHeight="251659264" behindDoc="0" locked="0" layoutInCell="1" allowOverlap="1" wp14:anchorId="3D736F50" wp14:editId="10822004">
            <wp:simplePos x="0" y="0"/>
            <wp:positionH relativeFrom="column">
              <wp:posOffset>0</wp:posOffset>
            </wp:positionH>
            <wp:positionV relativeFrom="paragraph">
              <wp:posOffset>2540</wp:posOffset>
            </wp:positionV>
            <wp:extent cx="5935980" cy="2286000"/>
            <wp:effectExtent l="0" t="0" r="7620" b="0"/>
            <wp:wrapSquare wrapText="left"/>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935980" cy="22860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bookmarkStart w:id="130" w:name="_Toc227976054"/>
      <w:r w:rsidRPr="007B1928">
        <w:t>Towing trials</w:t>
      </w:r>
      <w:bookmarkEnd w:id="129"/>
      <w:bookmarkEnd w:id="130"/>
    </w:p>
    <w:p w14:paraId="552EC49F" w14:textId="77777777" w:rsidR="007B1928" w:rsidRPr="007B1928" w:rsidRDefault="007B1928" w:rsidP="007B1928">
      <w:pPr>
        <w:pStyle w:val="BodyText"/>
      </w:pPr>
      <w:r w:rsidRPr="007B1928">
        <w:t xml:space="preserve">Alternatively the propeller wash from a large vessel pushing against the quay can be used to produce a steady flow of water past a moored buoy. </w:t>
      </w:r>
    </w:p>
    <w:p w14:paraId="7E39FCA5" w14:textId="77777777" w:rsidR="007B1928" w:rsidRPr="007B1928" w:rsidRDefault="007B1928" w:rsidP="007B1928">
      <w:pPr>
        <w:pStyle w:val="BodyText"/>
      </w:pPr>
      <w:r w:rsidRPr="007B1928">
        <w:t>These towing trials will also provide an indication of the buoy's riding performance in moving water.  Some buoys will sway or yaw or roll when subject to critical water velocities.</w:t>
      </w:r>
    </w:p>
    <w:p w14:paraId="119E53EF" w14:textId="733CB895" w:rsidR="007B1928" w:rsidRDefault="005D40DA" w:rsidP="00104CCD">
      <w:pPr>
        <w:pStyle w:val="Heading1"/>
      </w:pPr>
      <w:bookmarkStart w:id="131" w:name="_Toc338314370"/>
      <w:bookmarkStart w:id="132" w:name="_Toc338314749"/>
      <w:bookmarkStart w:id="133" w:name="_Toc348109260"/>
      <w:bookmarkStart w:id="134" w:name="_Toc348109453"/>
      <w:bookmarkStart w:id="135" w:name="_Toc352070890"/>
      <w:bookmarkStart w:id="136" w:name="_Toc352075745"/>
      <w:bookmarkStart w:id="137" w:name="_Toc352076069"/>
      <w:bookmarkStart w:id="138" w:name="_Toc338314372"/>
      <w:bookmarkStart w:id="139" w:name="_Toc338314751"/>
      <w:bookmarkStart w:id="140" w:name="_Toc348109262"/>
      <w:bookmarkStart w:id="141" w:name="_Toc348109455"/>
      <w:bookmarkStart w:id="142" w:name="_Toc352070892"/>
      <w:bookmarkStart w:id="143" w:name="_Toc352075747"/>
      <w:bookmarkStart w:id="144" w:name="_Toc352076071"/>
      <w:bookmarkStart w:id="145" w:name="_Toc338314373"/>
      <w:bookmarkStart w:id="146" w:name="_Toc338314752"/>
      <w:bookmarkStart w:id="147" w:name="_Toc348109263"/>
      <w:bookmarkStart w:id="148" w:name="_Toc348109456"/>
      <w:bookmarkStart w:id="149" w:name="_Toc352070893"/>
      <w:bookmarkStart w:id="150" w:name="_Toc352075748"/>
      <w:bookmarkStart w:id="151" w:name="_Toc352076072"/>
      <w:bookmarkStart w:id="152" w:name="_Toc338314376"/>
      <w:bookmarkStart w:id="153" w:name="_Toc338314755"/>
      <w:bookmarkStart w:id="154" w:name="_Toc348109266"/>
      <w:bookmarkStart w:id="155" w:name="_Toc348109459"/>
      <w:bookmarkStart w:id="156" w:name="_Toc352070896"/>
      <w:bookmarkStart w:id="157" w:name="_Toc352075751"/>
      <w:bookmarkStart w:id="158" w:name="_Toc352076075"/>
      <w:bookmarkStart w:id="159" w:name="_Toc338314378"/>
      <w:bookmarkStart w:id="160" w:name="_Toc338314757"/>
      <w:bookmarkStart w:id="161" w:name="_Toc348109268"/>
      <w:bookmarkStart w:id="162" w:name="_Toc348109461"/>
      <w:bookmarkStart w:id="163" w:name="_Toc352070898"/>
      <w:bookmarkStart w:id="164" w:name="_Toc352075753"/>
      <w:bookmarkStart w:id="165" w:name="_Toc352076077"/>
      <w:bookmarkStart w:id="166" w:name="_Toc338314379"/>
      <w:bookmarkStart w:id="167" w:name="_Toc338314758"/>
      <w:bookmarkStart w:id="168" w:name="_Toc348109269"/>
      <w:bookmarkStart w:id="169" w:name="_Toc348109462"/>
      <w:bookmarkStart w:id="170" w:name="_Toc352070899"/>
      <w:bookmarkStart w:id="171" w:name="_Toc352075754"/>
      <w:bookmarkStart w:id="172" w:name="_Toc352076078"/>
      <w:bookmarkStart w:id="173" w:name="_Toc338314380"/>
      <w:bookmarkStart w:id="174" w:name="_Toc338314759"/>
      <w:bookmarkStart w:id="175" w:name="_Toc348109270"/>
      <w:bookmarkStart w:id="176" w:name="_Toc348109463"/>
      <w:bookmarkStart w:id="177" w:name="_Toc352070900"/>
      <w:bookmarkStart w:id="178" w:name="_Toc352075755"/>
      <w:bookmarkStart w:id="179" w:name="_Toc352076079"/>
      <w:bookmarkStart w:id="180" w:name="_Toc338314382"/>
      <w:bookmarkStart w:id="181" w:name="_Toc338314761"/>
      <w:bookmarkStart w:id="182" w:name="_Toc348109272"/>
      <w:bookmarkStart w:id="183" w:name="_Toc348109465"/>
      <w:bookmarkStart w:id="184" w:name="_Toc352070902"/>
      <w:bookmarkStart w:id="185" w:name="_Toc352075757"/>
      <w:bookmarkStart w:id="186" w:name="_Toc352076081"/>
      <w:bookmarkStart w:id="187" w:name="_Toc338314383"/>
      <w:bookmarkStart w:id="188" w:name="_Toc338314762"/>
      <w:bookmarkStart w:id="189" w:name="_Toc348109273"/>
      <w:bookmarkStart w:id="190" w:name="_Toc348109466"/>
      <w:bookmarkStart w:id="191" w:name="_Toc352070903"/>
      <w:bookmarkStart w:id="192" w:name="_Toc352075758"/>
      <w:bookmarkStart w:id="193" w:name="_Toc352076082"/>
      <w:bookmarkStart w:id="194" w:name="_Toc338314384"/>
      <w:bookmarkStart w:id="195" w:name="_Toc338314763"/>
      <w:bookmarkStart w:id="196" w:name="_Toc348109274"/>
      <w:bookmarkStart w:id="197" w:name="_Toc348109467"/>
      <w:bookmarkStart w:id="198" w:name="_Toc352070904"/>
      <w:bookmarkStart w:id="199" w:name="_Toc352075759"/>
      <w:bookmarkStart w:id="200" w:name="_Toc352076083"/>
      <w:bookmarkStart w:id="201" w:name="_Toc338314385"/>
      <w:bookmarkStart w:id="202" w:name="_Toc338314764"/>
      <w:bookmarkStart w:id="203" w:name="_Toc348109275"/>
      <w:bookmarkStart w:id="204" w:name="_Toc348109468"/>
      <w:bookmarkStart w:id="205" w:name="_Toc352070905"/>
      <w:bookmarkStart w:id="206" w:name="_Toc352075760"/>
      <w:bookmarkStart w:id="207" w:name="_Toc352076084"/>
      <w:bookmarkStart w:id="208" w:name="_Toc338314388"/>
      <w:bookmarkStart w:id="209" w:name="_Toc338314767"/>
      <w:bookmarkStart w:id="210" w:name="_Toc348109278"/>
      <w:bookmarkStart w:id="211" w:name="_Toc348109471"/>
      <w:bookmarkStart w:id="212" w:name="_Toc352070908"/>
      <w:bookmarkStart w:id="213" w:name="_Toc352075763"/>
      <w:bookmarkStart w:id="214" w:name="_Toc352076087"/>
      <w:bookmarkStart w:id="215" w:name="_Toc338314389"/>
      <w:bookmarkStart w:id="216" w:name="_Toc338314768"/>
      <w:bookmarkStart w:id="217" w:name="_Toc348109279"/>
      <w:bookmarkStart w:id="218" w:name="_Toc348109472"/>
      <w:bookmarkStart w:id="219" w:name="_Toc352070909"/>
      <w:bookmarkStart w:id="220" w:name="_Toc352075764"/>
      <w:bookmarkStart w:id="221" w:name="_Toc352076088"/>
      <w:bookmarkStart w:id="222" w:name="_Toc338314390"/>
      <w:bookmarkStart w:id="223" w:name="_Toc338314769"/>
      <w:bookmarkStart w:id="224" w:name="_Toc348109280"/>
      <w:bookmarkStart w:id="225" w:name="_Toc348109473"/>
      <w:bookmarkStart w:id="226" w:name="_Toc352070910"/>
      <w:bookmarkStart w:id="227" w:name="_Toc352075765"/>
      <w:bookmarkStart w:id="228" w:name="_Toc352076089"/>
      <w:bookmarkStart w:id="229" w:name="_Toc338314392"/>
      <w:bookmarkStart w:id="230" w:name="_Toc338314771"/>
      <w:bookmarkStart w:id="231" w:name="_Toc348109282"/>
      <w:bookmarkStart w:id="232" w:name="_Toc348109475"/>
      <w:bookmarkStart w:id="233" w:name="_Toc352070912"/>
      <w:bookmarkStart w:id="234" w:name="_Toc352075767"/>
      <w:bookmarkStart w:id="235" w:name="_Toc352076091"/>
      <w:bookmarkStart w:id="236" w:name="_Toc338314393"/>
      <w:bookmarkStart w:id="237" w:name="_Toc338314772"/>
      <w:bookmarkStart w:id="238" w:name="_Toc348109283"/>
      <w:bookmarkStart w:id="239" w:name="_Toc348109476"/>
      <w:bookmarkStart w:id="240" w:name="_Toc352070913"/>
      <w:bookmarkStart w:id="241" w:name="_Toc352075768"/>
      <w:bookmarkStart w:id="242" w:name="_Toc352076092"/>
      <w:bookmarkStart w:id="243" w:name="_Toc338314396"/>
      <w:bookmarkStart w:id="244" w:name="_Toc338314775"/>
      <w:bookmarkStart w:id="245" w:name="_Toc348109286"/>
      <w:bookmarkStart w:id="246" w:name="_Toc348109479"/>
      <w:bookmarkStart w:id="247" w:name="_Toc352070916"/>
      <w:bookmarkStart w:id="248" w:name="_Toc352075771"/>
      <w:bookmarkStart w:id="249" w:name="_Toc352076095"/>
      <w:bookmarkStart w:id="250" w:name="_Toc338314397"/>
      <w:bookmarkStart w:id="251" w:name="_Toc338314450"/>
      <w:bookmarkStart w:id="252" w:name="_Toc338314776"/>
      <w:bookmarkStart w:id="253" w:name="_Toc348109287"/>
      <w:bookmarkStart w:id="254" w:name="_Toc348109480"/>
      <w:bookmarkStart w:id="255" w:name="_Toc348109534"/>
      <w:bookmarkStart w:id="256" w:name="_Toc352069654"/>
      <w:bookmarkStart w:id="257" w:name="_Toc352070917"/>
      <w:bookmarkStart w:id="258" w:name="_Toc352070969"/>
      <w:bookmarkStart w:id="259" w:name="_Toc352075697"/>
      <w:bookmarkStart w:id="260" w:name="_Toc352075772"/>
      <w:bookmarkStart w:id="261" w:name="_Toc352076096"/>
      <w:bookmarkStart w:id="262" w:name="_Toc352076148"/>
      <w:bookmarkStart w:id="263" w:name="_Toc338314398"/>
      <w:bookmarkStart w:id="264" w:name="_Toc338314777"/>
      <w:bookmarkStart w:id="265" w:name="_Toc348109288"/>
      <w:bookmarkStart w:id="266" w:name="_Toc348109481"/>
      <w:bookmarkStart w:id="267" w:name="_Toc352070918"/>
      <w:bookmarkStart w:id="268" w:name="_Toc352075773"/>
      <w:bookmarkStart w:id="269" w:name="_Toc352076097"/>
      <w:bookmarkStart w:id="270" w:name="_Toc338314399"/>
      <w:bookmarkStart w:id="271" w:name="_Toc338314778"/>
      <w:bookmarkStart w:id="272" w:name="_Toc348109289"/>
      <w:bookmarkStart w:id="273" w:name="_Toc348109482"/>
      <w:bookmarkStart w:id="274" w:name="_Toc352070919"/>
      <w:bookmarkStart w:id="275" w:name="_Toc352075774"/>
      <w:bookmarkStart w:id="276" w:name="_Toc352076098"/>
      <w:bookmarkStart w:id="277" w:name="_Toc338314401"/>
      <w:bookmarkStart w:id="278" w:name="_Toc338314780"/>
      <w:bookmarkStart w:id="279" w:name="_Toc348109291"/>
      <w:bookmarkStart w:id="280" w:name="_Toc348109484"/>
      <w:bookmarkStart w:id="281" w:name="_Toc352070921"/>
      <w:bookmarkStart w:id="282" w:name="_Toc352075776"/>
      <w:bookmarkStart w:id="283" w:name="_Toc352076100"/>
      <w:bookmarkStart w:id="284" w:name="_Toc338314404"/>
      <w:bookmarkStart w:id="285" w:name="_Toc338314783"/>
      <w:bookmarkStart w:id="286" w:name="_Toc348109294"/>
      <w:bookmarkStart w:id="287" w:name="_Toc348109487"/>
      <w:bookmarkStart w:id="288" w:name="_Toc352070924"/>
      <w:bookmarkStart w:id="289" w:name="_Toc352075779"/>
      <w:bookmarkStart w:id="290" w:name="_Toc352076103"/>
      <w:bookmarkStart w:id="291" w:name="_Toc338314406"/>
      <w:bookmarkStart w:id="292" w:name="_Toc338314785"/>
      <w:bookmarkStart w:id="293" w:name="_Toc348109296"/>
      <w:bookmarkStart w:id="294" w:name="_Toc348109489"/>
      <w:bookmarkStart w:id="295" w:name="_Toc352070926"/>
      <w:bookmarkStart w:id="296" w:name="_Toc352075781"/>
      <w:bookmarkStart w:id="297" w:name="_Toc352076105"/>
      <w:bookmarkStart w:id="298" w:name="_Toc338314407"/>
      <w:bookmarkStart w:id="299" w:name="_Toc338314786"/>
      <w:bookmarkStart w:id="300" w:name="_Toc348109297"/>
      <w:bookmarkStart w:id="301" w:name="_Toc348109490"/>
      <w:bookmarkStart w:id="302" w:name="_Toc352070927"/>
      <w:bookmarkStart w:id="303" w:name="_Toc352075782"/>
      <w:bookmarkStart w:id="304" w:name="_Toc352076106"/>
      <w:bookmarkStart w:id="305" w:name="_Toc338314408"/>
      <w:bookmarkStart w:id="306" w:name="_Toc338314787"/>
      <w:bookmarkStart w:id="307" w:name="_Toc348109298"/>
      <w:bookmarkStart w:id="308" w:name="_Toc348109491"/>
      <w:bookmarkStart w:id="309" w:name="_Toc352070928"/>
      <w:bookmarkStart w:id="310" w:name="_Toc352075783"/>
      <w:bookmarkStart w:id="311" w:name="_Toc352076107"/>
      <w:bookmarkStart w:id="312" w:name="_Toc338314410"/>
      <w:bookmarkStart w:id="313" w:name="_Toc338314789"/>
      <w:bookmarkStart w:id="314" w:name="_Toc348109300"/>
      <w:bookmarkStart w:id="315" w:name="_Toc348109493"/>
      <w:bookmarkStart w:id="316" w:name="_Toc352070930"/>
      <w:bookmarkStart w:id="317" w:name="_Toc352075785"/>
      <w:bookmarkStart w:id="318" w:name="_Toc352076109"/>
      <w:bookmarkStart w:id="319" w:name="_Toc338314411"/>
      <w:bookmarkStart w:id="320" w:name="_Toc338314790"/>
      <w:bookmarkStart w:id="321" w:name="_Toc348109301"/>
      <w:bookmarkStart w:id="322" w:name="_Toc348109494"/>
      <w:bookmarkStart w:id="323" w:name="_Toc352070931"/>
      <w:bookmarkStart w:id="324" w:name="_Toc352075786"/>
      <w:bookmarkStart w:id="325" w:name="_Toc352076110"/>
      <w:bookmarkStart w:id="326" w:name="_Toc338314412"/>
      <w:bookmarkStart w:id="327" w:name="_Toc338314791"/>
      <w:bookmarkStart w:id="328" w:name="_Toc348109302"/>
      <w:bookmarkStart w:id="329" w:name="_Toc348109495"/>
      <w:bookmarkStart w:id="330" w:name="_Toc352070932"/>
      <w:bookmarkStart w:id="331" w:name="_Toc352075787"/>
      <w:bookmarkStart w:id="332" w:name="_Toc352076111"/>
      <w:bookmarkStart w:id="333" w:name="_Toc338314413"/>
      <w:bookmarkStart w:id="334" w:name="_Toc338314792"/>
      <w:bookmarkStart w:id="335" w:name="_Toc348109303"/>
      <w:bookmarkStart w:id="336" w:name="_Toc348109496"/>
      <w:bookmarkStart w:id="337" w:name="_Toc352070933"/>
      <w:bookmarkStart w:id="338" w:name="_Toc352075788"/>
      <w:bookmarkStart w:id="339" w:name="_Toc352076112"/>
      <w:bookmarkStart w:id="340" w:name="_Toc338314414"/>
      <w:bookmarkStart w:id="341" w:name="_Toc338314793"/>
      <w:bookmarkStart w:id="342" w:name="_Toc348109304"/>
      <w:bookmarkStart w:id="343" w:name="_Toc348109497"/>
      <w:bookmarkStart w:id="344" w:name="_Toc352070934"/>
      <w:bookmarkStart w:id="345" w:name="_Toc352075789"/>
      <w:bookmarkStart w:id="346" w:name="_Toc352076113"/>
      <w:bookmarkStart w:id="347" w:name="_Toc338314416"/>
      <w:bookmarkStart w:id="348" w:name="_Toc338314795"/>
      <w:bookmarkStart w:id="349" w:name="_Toc348109306"/>
      <w:bookmarkStart w:id="350" w:name="_Toc348109499"/>
      <w:bookmarkStart w:id="351" w:name="_Toc352070936"/>
      <w:bookmarkStart w:id="352" w:name="_Toc352075791"/>
      <w:bookmarkStart w:id="353" w:name="_Toc352076115"/>
      <w:bookmarkStart w:id="354" w:name="_Toc338314417"/>
      <w:bookmarkStart w:id="355" w:name="_Toc338314796"/>
      <w:bookmarkStart w:id="356" w:name="_Toc348109307"/>
      <w:bookmarkStart w:id="357" w:name="_Toc348109500"/>
      <w:bookmarkStart w:id="358" w:name="_Toc352070937"/>
      <w:bookmarkStart w:id="359" w:name="_Toc352075792"/>
      <w:bookmarkStart w:id="360" w:name="_Toc352076116"/>
      <w:bookmarkStart w:id="361" w:name="_Toc338314418"/>
      <w:bookmarkStart w:id="362" w:name="_Toc338314797"/>
      <w:bookmarkStart w:id="363" w:name="_Toc348109308"/>
      <w:bookmarkStart w:id="364" w:name="_Toc348109501"/>
      <w:bookmarkStart w:id="365" w:name="_Toc352070938"/>
      <w:bookmarkStart w:id="366" w:name="_Toc352075793"/>
      <w:bookmarkStart w:id="367" w:name="_Toc352076117"/>
      <w:bookmarkStart w:id="368" w:name="_Toc338314419"/>
      <w:bookmarkStart w:id="369" w:name="_Toc338314798"/>
      <w:bookmarkStart w:id="370" w:name="_Toc348109309"/>
      <w:bookmarkStart w:id="371" w:name="_Toc348109502"/>
      <w:bookmarkStart w:id="372" w:name="_Toc352070939"/>
      <w:bookmarkStart w:id="373" w:name="_Toc352075794"/>
      <w:bookmarkStart w:id="374" w:name="_Toc352076118"/>
      <w:bookmarkStart w:id="375" w:name="_Toc338314420"/>
      <w:bookmarkStart w:id="376" w:name="_Toc338314799"/>
      <w:bookmarkStart w:id="377" w:name="_Toc348109310"/>
      <w:bookmarkStart w:id="378" w:name="_Toc348109503"/>
      <w:bookmarkStart w:id="379" w:name="_Toc352070940"/>
      <w:bookmarkStart w:id="380" w:name="_Toc352075795"/>
      <w:bookmarkStart w:id="381" w:name="_Toc352076119"/>
      <w:bookmarkStart w:id="382" w:name="_Toc338314421"/>
      <w:bookmarkStart w:id="383" w:name="_Toc338314800"/>
      <w:bookmarkStart w:id="384" w:name="_Toc348109311"/>
      <w:bookmarkStart w:id="385" w:name="_Toc348109504"/>
      <w:bookmarkStart w:id="386" w:name="_Toc352070941"/>
      <w:bookmarkStart w:id="387" w:name="_Toc352075796"/>
      <w:bookmarkStart w:id="388" w:name="_Toc352076120"/>
      <w:bookmarkStart w:id="389" w:name="_Toc338314422"/>
      <w:bookmarkStart w:id="390" w:name="_Toc338314801"/>
      <w:bookmarkStart w:id="391" w:name="_Toc348109312"/>
      <w:bookmarkStart w:id="392" w:name="_Toc348109505"/>
      <w:bookmarkStart w:id="393" w:name="_Toc352070942"/>
      <w:bookmarkStart w:id="394" w:name="_Toc352075797"/>
      <w:bookmarkStart w:id="395" w:name="_Toc352076121"/>
      <w:bookmarkStart w:id="396" w:name="_Toc338314423"/>
      <w:bookmarkStart w:id="397" w:name="_Toc338314802"/>
      <w:bookmarkStart w:id="398" w:name="_Toc348109313"/>
      <w:bookmarkStart w:id="399" w:name="_Toc348109506"/>
      <w:bookmarkStart w:id="400" w:name="_Toc352070943"/>
      <w:bookmarkStart w:id="401" w:name="_Toc352075798"/>
      <w:bookmarkStart w:id="402" w:name="_Toc352076122"/>
      <w:bookmarkStart w:id="403" w:name="_Toc338314424"/>
      <w:bookmarkStart w:id="404" w:name="_Toc338314803"/>
      <w:bookmarkStart w:id="405" w:name="_Toc348109314"/>
      <w:bookmarkStart w:id="406" w:name="_Toc348109507"/>
      <w:bookmarkStart w:id="407" w:name="_Toc352070944"/>
      <w:bookmarkStart w:id="408" w:name="_Toc352075799"/>
      <w:bookmarkStart w:id="409" w:name="_Toc352076123"/>
      <w:bookmarkStart w:id="410" w:name="_Toc338314426"/>
      <w:bookmarkStart w:id="411" w:name="_Toc338314805"/>
      <w:bookmarkStart w:id="412" w:name="_Toc348109316"/>
      <w:bookmarkStart w:id="413" w:name="_Toc348109509"/>
      <w:bookmarkStart w:id="414" w:name="_Toc352070946"/>
      <w:bookmarkStart w:id="415" w:name="_Toc352075801"/>
      <w:bookmarkStart w:id="416" w:name="_Toc352076125"/>
      <w:bookmarkStart w:id="417" w:name="_Toc338314427"/>
      <w:bookmarkStart w:id="418" w:name="_Toc338314806"/>
      <w:bookmarkStart w:id="419" w:name="_Toc348109317"/>
      <w:bookmarkStart w:id="420" w:name="_Toc348109510"/>
      <w:bookmarkStart w:id="421" w:name="_Toc352070947"/>
      <w:bookmarkStart w:id="422" w:name="_Toc352075802"/>
      <w:bookmarkStart w:id="423" w:name="_Toc352076126"/>
      <w:bookmarkStart w:id="424" w:name="_Toc338314428"/>
      <w:bookmarkStart w:id="425" w:name="_Toc338314807"/>
      <w:bookmarkStart w:id="426" w:name="_Toc348109318"/>
      <w:bookmarkStart w:id="427" w:name="_Toc348109511"/>
      <w:bookmarkStart w:id="428" w:name="_Toc352070948"/>
      <w:bookmarkStart w:id="429" w:name="_Toc352075803"/>
      <w:bookmarkStart w:id="430" w:name="_Toc352076127"/>
      <w:bookmarkStart w:id="431" w:name="_Toc338314430"/>
      <w:bookmarkStart w:id="432" w:name="_Toc338314809"/>
      <w:bookmarkStart w:id="433" w:name="_Toc348109320"/>
      <w:bookmarkStart w:id="434" w:name="_Toc348109513"/>
      <w:bookmarkStart w:id="435" w:name="_Toc352070950"/>
      <w:bookmarkStart w:id="436" w:name="_Toc352075805"/>
      <w:bookmarkStart w:id="437" w:name="_Toc352076129"/>
      <w:bookmarkStart w:id="438" w:name="_Toc227976693"/>
      <w:bookmarkStart w:id="439" w:name="_Toc445816185"/>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r w:rsidRPr="007B1928">
        <w:rPr>
          <w:caps w:val="0"/>
        </w:rPr>
        <w:t>STABILITY AT SMALL ANGLES OF HEEL</w:t>
      </w:r>
      <w:bookmarkEnd w:id="438"/>
      <w:bookmarkEnd w:id="439"/>
    </w:p>
    <w:p w14:paraId="410755F2" w14:textId="77777777" w:rsidR="00104CCD" w:rsidRPr="00104CCD" w:rsidRDefault="00104CCD" w:rsidP="00104CCD">
      <w:pPr>
        <w:pStyle w:val="Heading1separatationline"/>
      </w:pPr>
    </w:p>
    <w:p w14:paraId="0206B365" w14:textId="77777777" w:rsidR="007B1928" w:rsidRPr="007B1928" w:rsidRDefault="007B1928" w:rsidP="007B1928">
      <w:pPr>
        <w:pStyle w:val="BodyText"/>
      </w:pPr>
      <w:r w:rsidRPr="007B1928">
        <w:t>For small angles of heel B follows a circle centred at M with a radius BM (metacentric radius).</w:t>
      </w:r>
    </w:p>
    <w:p w14:paraId="561CECAD" w14:textId="77777777" w:rsidR="007B1928" w:rsidRPr="007B1928" w:rsidRDefault="007B1928" w:rsidP="007B1928">
      <w:pPr>
        <w:pStyle w:val="BodyText"/>
      </w:pPr>
      <w:r w:rsidRPr="007B1928">
        <w:t>GM and KM are calculated in the following formulae:</w:t>
      </w:r>
    </w:p>
    <w:p w14:paraId="2EB09187" w14:textId="77777777" w:rsidR="007B1928" w:rsidRPr="007B1928" w:rsidRDefault="007B1928" w:rsidP="007B1928">
      <w:pPr>
        <w:pStyle w:val="BodyText"/>
      </w:pPr>
      <w:r w:rsidRPr="007B1928">
        <w:object w:dxaOrig="1700" w:dyaOrig="279" w14:anchorId="0DE3DD96">
          <v:shape id="_x0000_i1044" type="#_x0000_t75" style="width:84.85pt;height:13.95pt" o:ole="">
            <v:imagedata r:id="rId71" o:title=""/>
          </v:shape>
          <o:OLEObject Type="Embed" ProgID="Equation.3" ShapeID="_x0000_i1044" DrawAspect="Content" ObjectID="_1519908658" r:id="rId72"/>
        </w:object>
      </w:r>
    </w:p>
    <w:p w14:paraId="46CBA901" w14:textId="77777777" w:rsidR="007B1928" w:rsidRPr="007B1928" w:rsidRDefault="007B1928" w:rsidP="007B1928">
      <w:pPr>
        <w:pStyle w:val="BodyText"/>
      </w:pPr>
      <w:r w:rsidRPr="007B1928">
        <w:object w:dxaOrig="1820" w:dyaOrig="360" w14:anchorId="79B87D55">
          <v:shape id="_x0000_i1045" type="#_x0000_t75" style="width:91.55pt;height:18.4pt" o:ole="">
            <v:imagedata r:id="rId73" o:title=""/>
          </v:shape>
          <o:OLEObject Type="Embed" ProgID="Equation.3" ShapeID="_x0000_i1045" DrawAspect="Content" ObjectID="_1519908659" r:id="rId74"/>
        </w:object>
      </w:r>
      <w:r w:rsidRPr="007B1928" w:rsidDel="001C2822">
        <w:t xml:space="preserve"> </w:t>
      </w:r>
    </w:p>
    <w:p w14:paraId="0E1F77B7" w14:textId="77777777" w:rsidR="007B1928" w:rsidRPr="007B1928" w:rsidRDefault="007B1928" w:rsidP="007B1928">
      <w:pPr>
        <w:pStyle w:val="BodyText"/>
      </w:pPr>
      <w:r w:rsidRPr="007B1928">
        <w:t>B</w:t>
      </w:r>
      <w:r w:rsidRPr="007B1928">
        <w:rPr>
          <w:vertAlign w:val="subscript"/>
        </w:rPr>
        <w:t>0</w:t>
      </w:r>
      <w:r w:rsidRPr="007B1928">
        <w:t xml:space="preserve">M is calculated using the following formula that incorporates the Inertia of the water plane (see </w:t>
      </w:r>
      <w:r w:rsidRPr="007B1928">
        <w:fldChar w:fldCharType="begin"/>
      </w:r>
      <w:r w:rsidRPr="007B1928">
        <w:instrText xml:space="preserve"> REF _Ref338164865 \r \h </w:instrText>
      </w:r>
      <w:r w:rsidRPr="007B1928">
        <w:fldChar w:fldCharType="separate"/>
      </w:r>
      <w:r w:rsidR="00104CCD">
        <w:t>6.6</w:t>
      </w:r>
      <w:r w:rsidRPr="007B1928">
        <w:fldChar w:fldCharType="end"/>
      </w:r>
      <w:r w:rsidRPr="007B1928">
        <w:t>)</w:t>
      </w:r>
    </w:p>
    <w:p w14:paraId="68404D9E" w14:textId="77777777" w:rsidR="007B1928" w:rsidRPr="007B1928" w:rsidRDefault="007B1928" w:rsidP="007B1928">
      <w:pPr>
        <w:pStyle w:val="BodyText"/>
      </w:pPr>
      <w:r w:rsidRPr="007B1928">
        <w:object w:dxaOrig="1080" w:dyaOrig="700" w14:anchorId="35AD2EC6">
          <v:shape id="_x0000_i1046" type="#_x0000_t75" style="width:53.6pt;height:36.3pt" o:ole="">
            <v:imagedata r:id="rId75" o:title=""/>
          </v:shape>
          <o:OLEObject Type="Embed" ProgID="Equation.3" ShapeID="_x0000_i1046" DrawAspect="Content" ObjectID="_1519908660" r:id="rId76"/>
        </w:object>
      </w:r>
    </w:p>
    <w:p w14:paraId="05EE91B3" w14:textId="77777777" w:rsidR="007B1928" w:rsidRPr="007B1928" w:rsidRDefault="007B1928" w:rsidP="007B1928">
      <w:pPr>
        <w:pStyle w:val="BodyText"/>
      </w:pPr>
      <w:r w:rsidRPr="007B1928">
        <w:t>The metacentric height is calculated as follows</w:t>
      </w:r>
    </w:p>
    <w:p w14:paraId="2C5837B3" w14:textId="77777777" w:rsidR="007B1928" w:rsidRPr="007B1928" w:rsidRDefault="007B1928" w:rsidP="007B1928">
      <w:pPr>
        <w:pStyle w:val="BodyText"/>
      </w:pPr>
      <w:r w:rsidRPr="007B1928">
        <w:object w:dxaOrig="2560" w:dyaOrig="360" w14:anchorId="4FE83660">
          <v:shape id="_x0000_i1047" type="#_x0000_t75" style="width:127.25pt;height:18.4pt" o:ole="">
            <v:imagedata r:id="rId77" o:title=""/>
          </v:shape>
          <o:OLEObject Type="Embed" ProgID="Equation.3" ShapeID="_x0000_i1047" DrawAspect="Content" ObjectID="_1519908661" r:id="rId78"/>
        </w:object>
      </w:r>
    </w:p>
    <w:p w14:paraId="4F5DA64B" w14:textId="77777777" w:rsidR="007B1928" w:rsidRPr="007B1928" w:rsidRDefault="007B1928" w:rsidP="007B1928">
      <w:pPr>
        <w:pStyle w:val="BodyText"/>
      </w:pPr>
      <w:r w:rsidRPr="007B1928">
        <w:t>where the first part is the form stability and the second part is the mass stability.</w:t>
      </w:r>
    </w:p>
    <w:p w14:paraId="12B9AA34" w14:textId="77777777" w:rsidR="00104CCD" w:rsidRDefault="00104CCD">
      <w:pPr>
        <w:spacing w:after="200" w:line="276" w:lineRule="auto"/>
        <w:rPr>
          <w:rFonts w:asciiTheme="majorHAnsi" w:eastAsiaTheme="majorEastAsia" w:hAnsiTheme="majorHAnsi" w:cstheme="majorBidi"/>
          <w:b/>
          <w:bCs/>
          <w:caps/>
          <w:color w:val="407EC9"/>
          <w:sz w:val="24"/>
          <w:szCs w:val="24"/>
        </w:rPr>
      </w:pPr>
      <w:bookmarkStart w:id="440" w:name="_Toc227976694"/>
      <w:r>
        <w:br w:type="page"/>
      </w:r>
    </w:p>
    <w:p w14:paraId="56C16409" w14:textId="2881B2EB" w:rsidR="007B1928" w:rsidRDefault="007B1928" w:rsidP="00104CCD">
      <w:pPr>
        <w:pStyle w:val="Heading2"/>
      </w:pPr>
      <w:bookmarkStart w:id="441" w:name="_Toc445816186"/>
      <w:r w:rsidRPr="007B1928">
        <w:lastRenderedPageBreak/>
        <w:t>Mass stability and form stability</w:t>
      </w:r>
      <w:bookmarkEnd w:id="440"/>
      <w:bookmarkEnd w:id="441"/>
    </w:p>
    <w:p w14:paraId="5178F5FC" w14:textId="77777777" w:rsidR="00104CCD" w:rsidRPr="00104CCD" w:rsidRDefault="00104CCD" w:rsidP="00104CCD">
      <w:pPr>
        <w:pStyle w:val="Heading2separationline"/>
      </w:pPr>
    </w:p>
    <w:p w14:paraId="54279079" w14:textId="77777777" w:rsidR="007B1928" w:rsidRPr="007B1928" w:rsidRDefault="007B1928" w:rsidP="007B1928">
      <w:pPr>
        <w:pStyle w:val="BodyText"/>
      </w:pPr>
      <w:r w:rsidRPr="007B1928">
        <w:t>To improve the stability, we can modify either the mass stability or the form stability.</w:t>
      </w:r>
    </w:p>
    <w:p w14:paraId="0CDE5EAE" w14:textId="77777777" w:rsidR="007B1928" w:rsidRPr="007B1928" w:rsidRDefault="007B1928" w:rsidP="007B1928">
      <w:pPr>
        <w:pStyle w:val="BodyText"/>
      </w:pPr>
      <w:r w:rsidRPr="007B1928">
        <w:t>If form stability is increased, BM distance increases.</w:t>
      </w:r>
    </w:p>
    <w:p w14:paraId="49E30231" w14:textId="77777777" w:rsidR="007B1928" w:rsidRPr="007B1928" w:rsidRDefault="007B1928" w:rsidP="007B1928">
      <w:pPr>
        <w:pStyle w:val="BodyText"/>
      </w:pPr>
      <w:r w:rsidRPr="007B1928">
        <w:t>To increase mass stability, GM must be increased by lowering G.</w:t>
      </w:r>
    </w:p>
    <w:p w14:paraId="24D7E87F" w14:textId="371ABFB4" w:rsidR="007B1928" w:rsidRDefault="005D40DA" w:rsidP="00104CCD">
      <w:pPr>
        <w:pStyle w:val="Heading1"/>
      </w:pPr>
      <w:bookmarkStart w:id="442" w:name="_Toc227976695"/>
      <w:bookmarkStart w:id="443" w:name="_Toc445816187"/>
      <w:r w:rsidRPr="007B1928">
        <w:rPr>
          <w:caps w:val="0"/>
        </w:rPr>
        <w:t>INTRODUCTION TO DYNAMIC STABILITY</w:t>
      </w:r>
      <w:bookmarkEnd w:id="442"/>
      <w:bookmarkEnd w:id="443"/>
    </w:p>
    <w:p w14:paraId="77C355A5" w14:textId="77777777" w:rsidR="00104CCD" w:rsidRPr="00104CCD" w:rsidRDefault="00104CCD" w:rsidP="00104CCD">
      <w:pPr>
        <w:pStyle w:val="Heading1separatationline"/>
      </w:pPr>
    </w:p>
    <w:p w14:paraId="09FF09AF" w14:textId="77777777" w:rsidR="007B1928" w:rsidRPr="007B1928" w:rsidRDefault="007B1928" w:rsidP="007B1928">
      <w:pPr>
        <w:pStyle w:val="BodyText"/>
      </w:pPr>
      <w:r w:rsidRPr="007B1928">
        <w:t>Each buoy has natural periods of roll and heave.</w:t>
      </w:r>
    </w:p>
    <w:p w14:paraId="1823453C" w14:textId="77777777" w:rsidR="007B1928" w:rsidRPr="007B1928" w:rsidRDefault="007B1928" w:rsidP="007B1928">
      <w:pPr>
        <w:pStyle w:val="BodyText"/>
      </w:pPr>
      <w:r w:rsidRPr="007B1928">
        <w:t>When the buoy is floating oscillations to each side of the equilibrium position result from an external force.  These oscillations are damped over time due to the viscosity of water.</w:t>
      </w:r>
    </w:p>
    <w:p w14:paraId="1C23CD4A" w14:textId="77777777" w:rsidR="007B1928" w:rsidRPr="007B1928" w:rsidRDefault="007B1928" w:rsidP="007B1928">
      <w:pPr>
        <w:pStyle w:val="BodyText"/>
      </w:pPr>
      <w:r w:rsidRPr="007B1928">
        <w:t>Knowledge of the natural roll period of the buoy allows the estimation of the value of the metacentric height and also an estimation of the behaviour of the buoy in the wave fields corresponding to the mooring site.</w:t>
      </w:r>
    </w:p>
    <w:p w14:paraId="24875618" w14:textId="77777777" w:rsidR="007B1928" w:rsidRPr="007B1928" w:rsidRDefault="007B1928" w:rsidP="007B1928">
      <w:pPr>
        <w:pStyle w:val="BodyText"/>
      </w:pPr>
      <w:r w:rsidRPr="007B1928">
        <w:t>Resonance is the tendency of the buoy to oscillate at greater amplitude at some wave periods rather than others.</w:t>
      </w:r>
    </w:p>
    <w:p w14:paraId="76FE91C2" w14:textId="3E0BFE96" w:rsidR="007B1928" w:rsidRPr="007B1928" w:rsidRDefault="00104CCD" w:rsidP="00104CCD">
      <w:pPr>
        <w:pStyle w:val="Bullet1"/>
        <w:tabs>
          <w:tab w:val="left" w:pos="2268"/>
        </w:tabs>
      </w:pPr>
      <w:r>
        <w:t>sea wind</w:t>
      </w:r>
      <w:r w:rsidR="007B1928" w:rsidRPr="007B1928">
        <w:tab/>
        <w:t>wave period of &lt; 5 seconds, irregular small waves, rare case of resonance;</w:t>
      </w:r>
    </w:p>
    <w:p w14:paraId="1F2AC4C7" w14:textId="734D8C07" w:rsidR="007B1928" w:rsidRPr="007B1928" w:rsidRDefault="00104CCD" w:rsidP="00104CCD">
      <w:pPr>
        <w:pStyle w:val="Bullet1"/>
        <w:tabs>
          <w:tab w:val="left" w:pos="2268"/>
        </w:tabs>
      </w:pPr>
      <w:r>
        <w:t>transitional phase</w:t>
      </w:r>
      <w:r w:rsidR="007B1928" w:rsidRPr="007B1928">
        <w:tab/>
        <w:t>swell periods of between 5 and 10 seconds, rare case of resonance;</w:t>
      </w:r>
    </w:p>
    <w:p w14:paraId="46CBBF2A" w14:textId="36E6F5C7" w:rsidR="007B1928" w:rsidRPr="007B1928" w:rsidRDefault="00104CCD" w:rsidP="00104CCD">
      <w:pPr>
        <w:pStyle w:val="Bullet1"/>
        <w:tabs>
          <w:tab w:val="left" w:pos="2268"/>
        </w:tabs>
      </w:pPr>
      <w:r>
        <w:t>oceanic swell</w:t>
      </w:r>
      <w:r w:rsidR="007B1928" w:rsidRPr="007B1928">
        <w:tab/>
        <w:t>swell period &gt; 10 seconds, regular waves, increased occurrence resonance.</w:t>
      </w:r>
    </w:p>
    <w:p w14:paraId="117182EE" w14:textId="77777777" w:rsidR="007B1928" w:rsidRPr="007B1928" w:rsidRDefault="007B1928" w:rsidP="007B1928">
      <w:pPr>
        <w:pStyle w:val="BodyText"/>
      </w:pPr>
      <w:r w:rsidRPr="007B1928">
        <w:t>A large value for the metacentric height will result in the buoy returning rapidly to the upright position in a quick motion (small roll period).  A small metacentric height will result in a slow oscillation motion (long roll period), possibly with excessive displacement from the vertical.</w:t>
      </w:r>
    </w:p>
    <w:p w14:paraId="4AB8A1AD" w14:textId="64A4A214" w:rsidR="007B1928" w:rsidRPr="007B1928" w:rsidRDefault="007B1928" w:rsidP="007B1928">
      <w:pPr>
        <w:pStyle w:val="BodyText"/>
      </w:pPr>
      <w:r w:rsidRPr="007B1928">
        <w:t>The effectiveness of the visual AtoN on the buoy will depend on these being clearly visible.  If the buoy has a rapid or jerky motion</w:t>
      </w:r>
      <w:r w:rsidR="00511BB8">
        <w:t>,</w:t>
      </w:r>
      <w:r w:rsidRPr="007B1928">
        <w:t xml:space="preserve"> then it will be difficult to clearly recognise the daymark or the light character.  A slow and steady rolling motion is therefore </w:t>
      </w:r>
      <w:r w:rsidR="00511BB8" w:rsidRPr="007B1928">
        <w:t>preferred;</w:t>
      </w:r>
      <w:r w:rsidRPr="007B1928">
        <w:t xml:space="preserve"> however</w:t>
      </w:r>
      <w:r w:rsidR="00511BB8">
        <w:t>,</w:t>
      </w:r>
      <w:r w:rsidRPr="007B1928">
        <w:t xml:space="preserve"> the extent of the rolling must not be excessive.</w:t>
      </w:r>
    </w:p>
    <w:p w14:paraId="281F530C" w14:textId="08677D65" w:rsidR="007B1928" w:rsidRDefault="005D40DA" w:rsidP="00511BB8">
      <w:pPr>
        <w:pStyle w:val="Heading1"/>
      </w:pPr>
      <w:bookmarkStart w:id="444" w:name="_Toc227976696"/>
      <w:bookmarkStart w:id="445" w:name="_Toc445816188"/>
      <w:r w:rsidRPr="007B1928">
        <w:rPr>
          <w:caps w:val="0"/>
        </w:rPr>
        <w:t>STUDY OF STABILITY CURVES (RIGHTING ARM CURVES)</w:t>
      </w:r>
      <w:bookmarkEnd w:id="444"/>
      <w:bookmarkEnd w:id="445"/>
    </w:p>
    <w:p w14:paraId="1AEAC205" w14:textId="77777777" w:rsidR="00511BB8" w:rsidRPr="00511BB8" w:rsidRDefault="00511BB8" w:rsidP="00511BB8">
      <w:pPr>
        <w:pStyle w:val="Heading1separatationline"/>
      </w:pPr>
    </w:p>
    <w:p w14:paraId="54C1CE19" w14:textId="77777777" w:rsidR="007B1928" w:rsidRPr="007B1928" w:rsidRDefault="007B1928" w:rsidP="007B1928">
      <w:pPr>
        <w:pStyle w:val="BodyText"/>
      </w:pPr>
      <w:r w:rsidRPr="007B1928">
        <w:t>Stability is the ability of the buoy to return to an upright position when external actions such as wind, waves and current have displaced it.  Stability is considered adequate if the buoy retains this capacity in all situations.</w:t>
      </w:r>
    </w:p>
    <w:p w14:paraId="2A0C6DA6" w14:textId="77777777" w:rsidR="007B1928" w:rsidRPr="007B1928" w:rsidRDefault="007B1928" w:rsidP="007B1928">
      <w:pPr>
        <w:pStyle w:val="BodyText"/>
      </w:pPr>
      <w:r w:rsidRPr="007B1928">
        <w:t>Factors that may affect the stability are the:</w:t>
      </w:r>
    </w:p>
    <w:p w14:paraId="39D7479B" w14:textId="77777777" w:rsidR="007B1928" w:rsidRPr="007B1928" w:rsidRDefault="007B1928" w:rsidP="00511BB8">
      <w:pPr>
        <w:pStyle w:val="Bullet1"/>
      </w:pPr>
      <w:r w:rsidRPr="007B1928">
        <w:t>loading of the buoy;</w:t>
      </w:r>
    </w:p>
    <w:p w14:paraId="12E2D808" w14:textId="77777777" w:rsidR="007B1928" w:rsidRPr="007B1928" w:rsidRDefault="007B1928" w:rsidP="00511BB8">
      <w:pPr>
        <w:pStyle w:val="Bullet1"/>
      </w:pPr>
      <w:r w:rsidRPr="007B1928">
        <w:t>presence of overturning moments due to external forces.</w:t>
      </w:r>
    </w:p>
    <w:p w14:paraId="238672C4" w14:textId="77777777" w:rsidR="007B1928" w:rsidRPr="007B1928" w:rsidRDefault="007B1928" w:rsidP="007B1928">
      <w:pPr>
        <w:pStyle w:val="BodyText"/>
      </w:pPr>
      <w:r w:rsidRPr="007B1928">
        <w:t>Stability can be studied via the curve of righting arm.</w:t>
      </w:r>
    </w:p>
    <w:p w14:paraId="77ED8418" w14:textId="77777777" w:rsidR="007B1928" w:rsidRPr="007B1928" w:rsidRDefault="007B1928" w:rsidP="007B1928">
      <w:pPr>
        <w:pStyle w:val="BodyText"/>
      </w:pPr>
      <w:r w:rsidRPr="007B1928">
        <w:t xml:space="preserve">It is usual to produce two curves, one without mooring and one with the mooring suspended vertically beneath the buoy. </w:t>
      </w:r>
    </w:p>
    <w:p w14:paraId="6DF18414" w14:textId="77777777" w:rsidR="007B1928" w:rsidRPr="007B1928" w:rsidRDefault="007B1928" w:rsidP="007B1928">
      <w:pPr>
        <w:pStyle w:val="BodyText"/>
      </w:pPr>
      <w:r w:rsidRPr="007B1928">
        <w:t xml:space="preserve">Method: </w:t>
      </w:r>
    </w:p>
    <w:p w14:paraId="6564DABD" w14:textId="1F376C51" w:rsidR="007B1928" w:rsidRPr="007B1928" w:rsidRDefault="00511BB8" w:rsidP="007B1928">
      <w:pPr>
        <w:pStyle w:val="BodyText"/>
      </w:pPr>
      <w:r>
        <w:t xml:space="preserve">At each angle of heel </w:t>
      </w:r>
      <w:r w:rsidR="007B1928" w:rsidRPr="007B1928">
        <w:t>θ the value of the righting arm GZ can be determined.</w:t>
      </w:r>
    </w:p>
    <w:p w14:paraId="69287F04" w14:textId="77777777" w:rsidR="007B1928" w:rsidRPr="007B1928" w:rsidRDefault="007B1928" w:rsidP="00511BB8">
      <w:pPr>
        <w:pStyle w:val="BodyText"/>
        <w:jc w:val="center"/>
      </w:pPr>
      <w:r w:rsidRPr="007B1928">
        <w:rPr>
          <w:noProof/>
          <w:lang w:val="en-US"/>
        </w:rPr>
        <w:lastRenderedPageBreak/>
        <w:drawing>
          <wp:inline distT="0" distB="0" distL="0" distR="0" wp14:anchorId="6B12E5A9" wp14:editId="4F0164AD">
            <wp:extent cx="4375785" cy="2194560"/>
            <wp:effectExtent l="25400" t="25400" r="18415" b="15240"/>
            <wp:docPr id="7" name="Picture 7" descr="buoysta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uoystability"/>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375785" cy="2194560"/>
                    </a:xfrm>
                    <a:prstGeom prst="rect">
                      <a:avLst/>
                    </a:prstGeom>
                    <a:noFill/>
                    <a:ln w="9525" cmpd="sng">
                      <a:solidFill>
                        <a:srgbClr val="000000"/>
                      </a:solidFill>
                      <a:miter lim="800000"/>
                      <a:headEnd/>
                      <a:tailEnd/>
                    </a:ln>
                    <a:effectLst/>
                  </pic:spPr>
                </pic:pic>
              </a:graphicData>
            </a:graphic>
          </wp:inline>
        </w:drawing>
      </w:r>
    </w:p>
    <w:p w14:paraId="292AC3EC" w14:textId="77777777" w:rsidR="007B1928" w:rsidRPr="007B1928" w:rsidRDefault="007B1928" w:rsidP="00511BB8">
      <w:pPr>
        <w:pStyle w:val="Figurecaption"/>
        <w:jc w:val="center"/>
      </w:pPr>
      <w:bookmarkStart w:id="446" w:name="_Toc227976055"/>
      <w:bookmarkStart w:id="447" w:name="_Toc445816131"/>
      <w:r w:rsidRPr="007B1928">
        <w:t>GZ-curve</w:t>
      </w:r>
      <w:bookmarkEnd w:id="446"/>
      <w:bookmarkEnd w:id="447"/>
    </w:p>
    <w:p w14:paraId="04FC1359" w14:textId="77777777" w:rsidR="007B1928" w:rsidRPr="007B1928" w:rsidRDefault="007B1928" w:rsidP="007B1928">
      <w:pPr>
        <w:pStyle w:val="BodyText"/>
      </w:pPr>
      <w:r w:rsidRPr="007B1928">
        <w:t>Analysis of the curve:</w:t>
      </w:r>
    </w:p>
    <w:p w14:paraId="557EDEE6" w14:textId="77777777" w:rsidR="007B1928" w:rsidRPr="007B1928" w:rsidRDefault="007B1928" w:rsidP="007B1928">
      <w:pPr>
        <w:pStyle w:val="BodyText"/>
      </w:pPr>
      <w:r w:rsidRPr="007B1928">
        <w:t>The total area under the curve of stability is the stability reserve or the amount of righting energy.</w:t>
      </w:r>
    </w:p>
    <w:p w14:paraId="7F3A05C7" w14:textId="77777777" w:rsidR="007B1928" w:rsidRPr="007B1928" w:rsidRDefault="007B1928" w:rsidP="007B1928">
      <w:pPr>
        <w:pStyle w:val="BodyText"/>
      </w:pPr>
      <w:r w:rsidRPr="007B1928">
        <w:t>Slope of the curve:</w:t>
      </w:r>
    </w:p>
    <w:p w14:paraId="6FFC9688" w14:textId="77777777" w:rsidR="007B1928" w:rsidRPr="007B1928" w:rsidRDefault="007B1928" w:rsidP="007B1928">
      <w:pPr>
        <w:pStyle w:val="BodyText"/>
      </w:pPr>
      <w:r w:rsidRPr="007B1928">
        <w:t>The initial slope of the curve is the value of the modulus GM of the initial stability.</w:t>
      </w:r>
    </w:p>
    <w:p w14:paraId="4827C755" w14:textId="02587B20" w:rsidR="007B1928" w:rsidRPr="007B1928" w:rsidRDefault="007B1928" w:rsidP="007B1928">
      <w:pPr>
        <w:pStyle w:val="BodyText"/>
      </w:pPr>
      <w:r w:rsidRPr="007B1928">
        <w:t>Limit angle of dynamic stability (</w:t>
      </w:r>
      <w:r w:rsidR="00511BB8" w:rsidRPr="00511BB8">
        <w:rPr>
          <w:i/>
          <w:sz w:val="24"/>
          <w:szCs w:val="24"/>
        </w:rPr>
        <w:sym w:font="Symbol" w:char="F071"/>
      </w:r>
      <w:r w:rsidR="00511BB8" w:rsidRPr="00511BB8">
        <w:rPr>
          <w:i/>
          <w:vertAlign w:val="subscript"/>
        </w:rPr>
        <w:t>d</w:t>
      </w:r>
      <w:r w:rsidRPr="007B1928">
        <w:t>):</w:t>
      </w:r>
    </w:p>
    <w:p w14:paraId="3916DF52" w14:textId="77777777" w:rsidR="007B1928" w:rsidRPr="007B1928" w:rsidRDefault="007B1928" w:rsidP="007B1928">
      <w:pPr>
        <w:pStyle w:val="BodyText"/>
      </w:pPr>
      <w:r w:rsidRPr="007B1928">
        <w:t>Angle for which the areas A1 and A2 are equal.</w:t>
      </w:r>
    </w:p>
    <w:p w14:paraId="3D8225A8" w14:textId="77777777" w:rsidR="007B1928" w:rsidRPr="007B1928" w:rsidRDefault="007B1928" w:rsidP="007B1928">
      <w:pPr>
        <w:pStyle w:val="BodyText"/>
      </w:pPr>
      <w:r w:rsidRPr="007B1928">
        <w:t>At that angle the restoring energy (area A2) equals the heeling energy (area A1).</w:t>
      </w:r>
    </w:p>
    <w:p w14:paraId="44EB61D7" w14:textId="77777777" w:rsidR="007B1928" w:rsidRPr="007B1928" w:rsidRDefault="007B1928" w:rsidP="007B1928">
      <w:pPr>
        <w:pStyle w:val="BodyText"/>
      </w:pPr>
      <w:r w:rsidRPr="007B1928">
        <w:t>There is a danger of capsizing beyond this angle for external loads acting dynamically on the buoy.</w:t>
      </w:r>
    </w:p>
    <w:p w14:paraId="15155DB5" w14:textId="01484ECA" w:rsidR="007B1928" w:rsidRPr="007B1928" w:rsidRDefault="007B1928" w:rsidP="007B1928">
      <w:pPr>
        <w:pStyle w:val="BodyText"/>
      </w:pPr>
      <w:r w:rsidRPr="007B1928">
        <w:t>Limiting angle of static stability (</w:t>
      </w:r>
      <w:r w:rsidR="00511BB8" w:rsidRPr="00511BB8">
        <w:rPr>
          <w:i/>
          <w:sz w:val="24"/>
          <w:szCs w:val="24"/>
        </w:rPr>
        <w:sym w:font="Symbol" w:char="F071"/>
      </w:r>
      <w:r w:rsidR="00511BB8" w:rsidRPr="00511BB8">
        <w:rPr>
          <w:i/>
          <w:vertAlign w:val="subscript"/>
        </w:rPr>
        <w:t>max</w:t>
      </w:r>
      <w:r w:rsidR="00511BB8">
        <w:t>):</w:t>
      </w:r>
    </w:p>
    <w:p w14:paraId="6FB8B21B" w14:textId="3E78E2F2" w:rsidR="007B1928" w:rsidRPr="007B1928" w:rsidRDefault="007B1928" w:rsidP="007B1928">
      <w:pPr>
        <w:pStyle w:val="BodyText"/>
      </w:pPr>
      <w:r w:rsidRPr="007B1928">
        <w:t xml:space="preserve">The angle </w:t>
      </w:r>
      <w:r w:rsidR="00511BB8" w:rsidRPr="00511BB8">
        <w:rPr>
          <w:i/>
          <w:sz w:val="24"/>
          <w:szCs w:val="24"/>
        </w:rPr>
        <w:sym w:font="Symbol" w:char="F071"/>
      </w:r>
      <w:r w:rsidR="00511BB8" w:rsidRPr="00511BB8">
        <w:rPr>
          <w:i/>
          <w:vertAlign w:val="subscript"/>
        </w:rPr>
        <w:t>max</w:t>
      </w:r>
      <w:r w:rsidRPr="007B1928">
        <w:t xml:space="preserve"> is the peak of the curve. </w:t>
      </w:r>
      <w:r w:rsidR="00511BB8">
        <w:t xml:space="preserve"> </w:t>
      </w:r>
      <w:r w:rsidRPr="007B1928">
        <w:t>It is the maximum angle of stability.</w:t>
      </w:r>
    </w:p>
    <w:p w14:paraId="1B95AF58" w14:textId="7AE9EA82" w:rsidR="007B1928" w:rsidRPr="007B1928" w:rsidRDefault="007B1928" w:rsidP="007B1928">
      <w:pPr>
        <w:pStyle w:val="BodyText"/>
      </w:pPr>
      <w:r w:rsidRPr="007B1928">
        <w:t>Limit angle of static capsizing (</w:t>
      </w:r>
      <w:r w:rsidR="00511BB8" w:rsidRPr="00511BB8">
        <w:rPr>
          <w:i/>
          <w:sz w:val="24"/>
          <w:szCs w:val="24"/>
        </w:rPr>
        <w:sym w:font="Symbol" w:char="F071"/>
      </w:r>
      <w:r w:rsidR="00511BB8" w:rsidRPr="00511BB8">
        <w:rPr>
          <w:i/>
          <w:vertAlign w:val="subscript"/>
        </w:rPr>
        <w:t>s</w:t>
      </w:r>
      <w:r w:rsidRPr="007B1928">
        <w:t xml:space="preserve">): </w:t>
      </w:r>
    </w:p>
    <w:p w14:paraId="58748E6C" w14:textId="3505E6ED" w:rsidR="007B1928" w:rsidRPr="007B1928" w:rsidRDefault="007B1928" w:rsidP="007B1928">
      <w:pPr>
        <w:pStyle w:val="BodyText"/>
      </w:pPr>
      <w:r w:rsidRPr="007B1928">
        <w:t>This angle (</w:t>
      </w:r>
      <w:r w:rsidR="00511BB8" w:rsidRPr="00511BB8">
        <w:rPr>
          <w:i/>
          <w:sz w:val="24"/>
          <w:szCs w:val="24"/>
        </w:rPr>
        <w:sym w:font="Symbol" w:char="F071"/>
      </w:r>
      <w:r w:rsidR="00511BB8" w:rsidRPr="00511BB8">
        <w:rPr>
          <w:i/>
          <w:vertAlign w:val="subscript"/>
        </w:rPr>
        <w:t>s</w:t>
      </w:r>
      <w:r w:rsidRPr="007B1928">
        <w:t>) is the point where righting arm disappears and static capsizing occurs.</w:t>
      </w:r>
    </w:p>
    <w:p w14:paraId="0A889BB5" w14:textId="77777777" w:rsidR="007B1928" w:rsidRPr="007B1928" w:rsidRDefault="007B1928" w:rsidP="007B1928">
      <w:pPr>
        <w:pStyle w:val="BodyText"/>
      </w:pPr>
      <w:r w:rsidRPr="007B1928">
        <w:t xml:space="preserve">Beyond this angle the righting moment becomes negative and a prompt capsize occurs. </w:t>
      </w:r>
    </w:p>
    <w:p w14:paraId="35CA1365" w14:textId="71982151" w:rsidR="007B1928" w:rsidRDefault="005D40DA" w:rsidP="00511BB8">
      <w:pPr>
        <w:pStyle w:val="Heading1"/>
      </w:pPr>
      <w:bookmarkStart w:id="448" w:name="_Toc227976697"/>
      <w:bookmarkStart w:id="449" w:name="_Toc445816189"/>
      <w:r w:rsidRPr="007B1928">
        <w:rPr>
          <w:caps w:val="0"/>
        </w:rPr>
        <w:t>STABILITY SAFETY CHECK</w:t>
      </w:r>
      <w:bookmarkEnd w:id="448"/>
      <w:bookmarkEnd w:id="449"/>
    </w:p>
    <w:p w14:paraId="3EA73761" w14:textId="77777777" w:rsidR="00511BB8" w:rsidRPr="00511BB8" w:rsidRDefault="00511BB8" w:rsidP="00511BB8">
      <w:pPr>
        <w:pStyle w:val="Heading1separatationline"/>
      </w:pPr>
    </w:p>
    <w:p w14:paraId="2456DCB7" w14:textId="77777777" w:rsidR="007B1928" w:rsidRPr="007B1928" w:rsidRDefault="007B1928" w:rsidP="007B1928">
      <w:pPr>
        <w:pStyle w:val="BodyText"/>
      </w:pPr>
      <w:r w:rsidRPr="007B1928">
        <w:t>The stability curve is difficult to produce by manual calculation because the water plane shape of the buoy will change as the buoy heels (except for buoys with spherical bodies).</w:t>
      </w:r>
    </w:p>
    <w:p w14:paraId="335E15D9" w14:textId="77777777" w:rsidR="007B1928" w:rsidRPr="007B1928" w:rsidRDefault="007B1928" w:rsidP="007B1928">
      <w:pPr>
        <w:pStyle w:val="BodyText"/>
      </w:pPr>
      <w:r w:rsidRPr="007B1928">
        <w:t>A simple safety evaluation can be carried out by calculating the overturning moments at 90° heel.  This assumes the buoy is knocked down horizontally by wind or waves.  It is proposed that this calculation is carried out without considering the effects of moorings, as this will represent the most extreme stability case.</w:t>
      </w:r>
    </w:p>
    <w:p w14:paraId="3B78F69B" w14:textId="77777777" w:rsidR="007B1928" w:rsidRPr="007B1928" w:rsidRDefault="007B1928" w:rsidP="007B1928">
      <w:pPr>
        <w:pStyle w:val="BodyText"/>
      </w:pPr>
      <w:r w:rsidRPr="007B1928">
        <w:rPr>
          <w:noProof/>
          <w:lang w:val="en-US"/>
        </w:rPr>
        <w:lastRenderedPageBreak/>
        <w:drawing>
          <wp:inline distT="0" distB="0" distL="0" distR="0" wp14:anchorId="03802A6D" wp14:editId="66E84873">
            <wp:extent cx="5394960" cy="1842135"/>
            <wp:effectExtent l="0" t="0" r="0" b="1206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394960" cy="1842135"/>
                    </a:xfrm>
                    <a:prstGeom prst="rect">
                      <a:avLst/>
                    </a:prstGeom>
                    <a:noFill/>
                    <a:ln>
                      <a:noFill/>
                    </a:ln>
                  </pic:spPr>
                </pic:pic>
              </a:graphicData>
            </a:graphic>
          </wp:inline>
        </w:drawing>
      </w:r>
    </w:p>
    <w:p w14:paraId="2A996ACE" w14:textId="77777777" w:rsidR="007B1928" w:rsidRPr="007B1928" w:rsidRDefault="007B1928" w:rsidP="00511BB8">
      <w:pPr>
        <w:pStyle w:val="Figurecaption"/>
        <w:jc w:val="center"/>
      </w:pPr>
      <w:bookmarkStart w:id="450" w:name="_Toc227976056"/>
      <w:bookmarkStart w:id="451" w:name="_Toc445816132"/>
      <w:r w:rsidRPr="007B1928">
        <w:t>Buoy in horizontal position</w:t>
      </w:r>
      <w:bookmarkEnd w:id="450"/>
      <w:bookmarkEnd w:id="451"/>
    </w:p>
    <w:p w14:paraId="42FAB16D" w14:textId="77777777" w:rsidR="007B1928" w:rsidRPr="007B1928" w:rsidRDefault="007B1928" w:rsidP="007B1928">
      <w:pPr>
        <w:pStyle w:val="BodyText"/>
      </w:pPr>
      <w:r w:rsidRPr="007B1928">
        <w:t>The centre of gravity G remains in the same position as in the original calculations.  The displaced volume of the buoy is also the same as originally calculated; however, this is now provided by the new immersed section of the buoy body, parts of the tail tube and possibly part of the superstructure.  The buoyant element of the superstructure may be significant if the superstructure is enclosed.  The horizontal position of this new centre of buoyancy B is calculated and the relative positions of G and B will show if the buoy will tend to right or to capsize.</w:t>
      </w:r>
    </w:p>
    <w:p w14:paraId="26757279" w14:textId="77777777" w:rsidR="007B1928" w:rsidRPr="007B1928" w:rsidRDefault="007B1928" w:rsidP="007B1928">
      <w:pPr>
        <w:pStyle w:val="BodyText"/>
      </w:pPr>
      <w:r w:rsidRPr="007B1928">
        <w:t>The righting arm GZ is now xr.  The value of the righting moment will be:</w:t>
      </w:r>
    </w:p>
    <w:p w14:paraId="02B55790" w14:textId="77777777" w:rsidR="007B1928" w:rsidRPr="007B1928" w:rsidRDefault="007B1928" w:rsidP="007B1928">
      <w:pPr>
        <w:pStyle w:val="BodyText"/>
      </w:pPr>
      <w:r w:rsidRPr="007B1928">
        <w:object w:dxaOrig="2820" w:dyaOrig="320" w14:anchorId="1593E35E">
          <v:shape id="_x0000_i1048" type="#_x0000_t75" style="width:141.2pt;height:14.5pt" o:ole="">
            <v:imagedata r:id="rId81" o:title=""/>
          </v:shape>
          <o:OLEObject Type="Embed" ProgID="Equation.3" ShapeID="_x0000_i1048" DrawAspect="Content" ObjectID="_1519908662" r:id="rId82"/>
        </w:object>
      </w:r>
    </w:p>
    <w:p w14:paraId="621E6398" w14:textId="4BBE0E36" w:rsidR="00511BB8" w:rsidRDefault="005D40DA" w:rsidP="00511BB8">
      <w:pPr>
        <w:pStyle w:val="Heading1"/>
      </w:pPr>
      <w:bookmarkStart w:id="452" w:name="_Toc445816190"/>
      <w:bookmarkStart w:id="453" w:name="_Toc227976698"/>
      <w:r>
        <w:rPr>
          <w:caps w:val="0"/>
        </w:rPr>
        <w:t>ACRONYMS &amp; ABBREVIATIONS</w:t>
      </w:r>
      <w:bookmarkEnd w:id="452"/>
    </w:p>
    <w:p w14:paraId="42DFAFBC" w14:textId="77777777" w:rsidR="00511BB8" w:rsidRDefault="00511BB8" w:rsidP="00511BB8">
      <w:pPr>
        <w:pStyle w:val="Heading1separatationline"/>
      </w:pPr>
    </w:p>
    <w:p w14:paraId="36FBBB61" w14:textId="72504E1A" w:rsidR="00E72527" w:rsidRDefault="00E72527" w:rsidP="00FC6C4E">
      <w:pPr>
        <w:pStyle w:val="BodyText"/>
        <w:ind w:left="1418" w:hanging="1418"/>
      </w:pPr>
      <w:r>
        <w:t>B</w:t>
      </w:r>
      <w:r>
        <w:tab/>
        <w:t>Centre of buoyancy</w:t>
      </w:r>
    </w:p>
    <w:p w14:paraId="618B46F7" w14:textId="30099B00" w:rsidR="002E7291" w:rsidRDefault="00426B90" w:rsidP="002E7291">
      <w:pPr>
        <w:pStyle w:val="BodyText"/>
        <w:ind w:left="1418" w:hanging="1418"/>
      </w:pPr>
      <w:r>
        <w:t>B</w:t>
      </w:r>
      <w:r>
        <w:rPr>
          <w:vertAlign w:val="subscript"/>
        </w:rPr>
        <w:t>0</w:t>
      </w:r>
      <w:r>
        <w:tab/>
        <w:t xml:space="preserve">initial </w:t>
      </w:r>
      <w:r w:rsidR="002E7291">
        <w:t>centre of Buoyancy</w:t>
      </w:r>
    </w:p>
    <w:p w14:paraId="7635E837" w14:textId="04239DC3" w:rsidR="00426B90" w:rsidRDefault="00426B90" w:rsidP="00426B90">
      <w:pPr>
        <w:pStyle w:val="BodyText"/>
        <w:ind w:left="1418" w:hanging="1418"/>
      </w:pPr>
      <w:r>
        <w:t>B</w:t>
      </w:r>
      <w:r>
        <w:rPr>
          <w:vertAlign w:val="subscript"/>
        </w:rPr>
        <w:t>1</w:t>
      </w:r>
      <w:r>
        <w:tab/>
        <w:t>heeled centre of Buoyancy</w:t>
      </w:r>
    </w:p>
    <w:p w14:paraId="0F4E0E05" w14:textId="087FF5E9" w:rsidR="00426B90" w:rsidRDefault="00426B90" w:rsidP="00426B90">
      <w:pPr>
        <w:pStyle w:val="BodyText"/>
        <w:ind w:left="1418" w:hanging="1418"/>
      </w:pPr>
      <w:r>
        <w:t>B</w:t>
      </w:r>
      <w:r w:rsidR="002E7291" w:rsidRPr="002E7291">
        <w:rPr>
          <w:vertAlign w:val="subscript"/>
        </w:rPr>
        <w:t>O</w:t>
      </w:r>
      <w:r>
        <w:t>M</w:t>
      </w:r>
      <w:r>
        <w:tab/>
        <w:t>metacentric radius</w:t>
      </w:r>
    </w:p>
    <w:p w14:paraId="2DECDA4E" w14:textId="31ABE7C1" w:rsidR="002E7291" w:rsidRDefault="002E7291" w:rsidP="006B24C0">
      <w:pPr>
        <w:pStyle w:val="BodyText"/>
        <w:ind w:left="1418" w:hanging="1418"/>
      </w:pPr>
      <w:r>
        <w:t>CAD</w:t>
      </w:r>
      <w:r>
        <w:tab/>
        <w:t>Computer-Aided Desig</w:t>
      </w:r>
      <w:r w:rsidR="006B24C0">
        <w:t>n</w:t>
      </w:r>
    </w:p>
    <w:p w14:paraId="3365E269" w14:textId="354223AA" w:rsidR="005D40DA" w:rsidRDefault="005D40DA" w:rsidP="00FC6C4E">
      <w:pPr>
        <w:pStyle w:val="BodyText"/>
        <w:ind w:left="1418" w:hanging="1418"/>
      </w:pPr>
      <w:r>
        <w:t>D</w:t>
      </w:r>
      <w:r>
        <w:tab/>
      </w:r>
      <w:r w:rsidR="00F02147">
        <w:t>d</w:t>
      </w:r>
      <w:r>
        <w:t xml:space="preserve">iameter </w:t>
      </w:r>
      <w:commentRangeStart w:id="454"/>
      <w:r>
        <w:t>of</w:t>
      </w:r>
      <w:commentRangeEnd w:id="454"/>
      <w:r w:rsidR="00E72527">
        <w:rPr>
          <w:rStyle w:val="CommentReference"/>
        </w:rPr>
        <w:commentReference w:id="454"/>
      </w:r>
      <w:r>
        <w:t xml:space="preserve"> the waterline (m)</w:t>
      </w:r>
    </w:p>
    <w:p w14:paraId="4A408664" w14:textId="28708CB6" w:rsidR="00426B90" w:rsidRDefault="00426B90" w:rsidP="00FC6C4E">
      <w:pPr>
        <w:pStyle w:val="BodyText"/>
        <w:ind w:left="1418" w:hanging="1418"/>
      </w:pPr>
      <w:r>
        <w:t>F</w:t>
      </w:r>
      <w:r>
        <w:tab/>
        <w:t>force</w:t>
      </w:r>
    </w:p>
    <w:p w14:paraId="1B471188" w14:textId="0A6532B9" w:rsidR="00C231BA" w:rsidRDefault="00C231BA" w:rsidP="00FC6C4E">
      <w:pPr>
        <w:pStyle w:val="BodyText"/>
        <w:ind w:left="1418" w:hanging="1418"/>
      </w:pPr>
      <w:r>
        <w:t>F</w:t>
      </w:r>
      <w:r w:rsidRPr="00C231BA">
        <w:rPr>
          <w:vertAlign w:val="subscript"/>
        </w:rPr>
        <w:t>B</w:t>
      </w:r>
      <w:r>
        <w:tab/>
        <w:t>buoyant force</w:t>
      </w:r>
    </w:p>
    <w:p w14:paraId="1E5B2854" w14:textId="745005C9" w:rsidR="00F02147" w:rsidRDefault="00F02147" w:rsidP="00FC6C4E">
      <w:pPr>
        <w:pStyle w:val="BodyText"/>
        <w:ind w:left="1418" w:hanging="1418"/>
      </w:pPr>
      <w:r>
        <w:t>g</w:t>
      </w:r>
      <w:r>
        <w:tab/>
        <w:t>acceleration due to gravity (m/s</w:t>
      </w:r>
      <w:r w:rsidRPr="00F02147">
        <w:rPr>
          <w:vertAlign w:val="superscript"/>
        </w:rPr>
        <w:t>2</w:t>
      </w:r>
      <w:r>
        <w:t>)</w:t>
      </w:r>
    </w:p>
    <w:p w14:paraId="0DD141CC" w14:textId="0067305D" w:rsidR="00E72527" w:rsidRDefault="00E72527" w:rsidP="00FC6C4E">
      <w:pPr>
        <w:pStyle w:val="BodyText"/>
        <w:ind w:left="1418" w:hanging="1418"/>
      </w:pPr>
      <w:r>
        <w:t>G</w:t>
      </w:r>
      <w:r>
        <w:tab/>
        <w:t>centre of gravity</w:t>
      </w:r>
    </w:p>
    <w:p w14:paraId="06F5EDE2" w14:textId="48DFBC1D" w:rsidR="00426B90" w:rsidRDefault="00426B90" w:rsidP="00FC6C4E">
      <w:pPr>
        <w:pStyle w:val="BodyText"/>
        <w:ind w:left="1418" w:hanging="1418"/>
      </w:pPr>
      <w:r>
        <w:t>GM</w:t>
      </w:r>
      <w:r>
        <w:tab/>
        <w:t>metacentric height</w:t>
      </w:r>
    </w:p>
    <w:p w14:paraId="2FD55434" w14:textId="260C2A74" w:rsidR="002E7291" w:rsidRDefault="002E7291" w:rsidP="00FC6C4E">
      <w:pPr>
        <w:pStyle w:val="BodyText"/>
        <w:ind w:left="1418" w:hanging="1418"/>
      </w:pPr>
      <w:r>
        <w:t>GZ</w:t>
      </w:r>
      <w:r>
        <w:tab/>
        <w:t>righting arm</w:t>
      </w:r>
    </w:p>
    <w:p w14:paraId="68DF66A7" w14:textId="025840E6" w:rsidR="002E7291" w:rsidRDefault="002E7291" w:rsidP="00FC6C4E">
      <w:pPr>
        <w:pStyle w:val="BodyText"/>
        <w:ind w:left="1418" w:hanging="1418"/>
      </w:pPr>
      <w:r>
        <w:t>I</w:t>
      </w:r>
      <w:r w:rsidRPr="005D7706">
        <w:rPr>
          <w:vertAlign w:val="subscript"/>
        </w:rPr>
        <w:t>f</w:t>
      </w:r>
      <w:r>
        <w:tab/>
        <w:t>Inertia of the water plane</w:t>
      </w:r>
    </w:p>
    <w:p w14:paraId="40CBBEB9" w14:textId="2D3140D6" w:rsidR="00E11FF8" w:rsidRDefault="00E11FF8" w:rsidP="00FC6C4E">
      <w:pPr>
        <w:pStyle w:val="BodyText"/>
        <w:ind w:left="1418" w:hanging="1418"/>
      </w:pPr>
      <w:r>
        <w:t>J</w:t>
      </w:r>
      <w:r>
        <w:tab/>
        <w:t>moment of inertia of a buoy about the axis through the centre of gravity in kg*m²</w:t>
      </w:r>
    </w:p>
    <w:p w14:paraId="42E08B89" w14:textId="3B55DE10" w:rsidR="00426B90" w:rsidRDefault="00426B90" w:rsidP="00FC6C4E">
      <w:pPr>
        <w:pStyle w:val="BodyText"/>
        <w:ind w:left="1418" w:hanging="1418"/>
      </w:pPr>
      <w:r>
        <w:t>K</w:t>
      </w:r>
      <w:r>
        <w:tab/>
        <w:t>chosen origin</w:t>
      </w:r>
    </w:p>
    <w:p w14:paraId="32430419" w14:textId="5000F34C" w:rsidR="00F02147" w:rsidRDefault="00F02147" w:rsidP="00FC6C4E">
      <w:pPr>
        <w:pStyle w:val="BodyText"/>
        <w:ind w:left="1418" w:hanging="1418"/>
      </w:pPr>
      <w:r>
        <w:t>kg</w:t>
      </w:r>
      <w:r>
        <w:tab/>
        <w:t>kilogram</w:t>
      </w:r>
    </w:p>
    <w:p w14:paraId="55072B33" w14:textId="67A27E39" w:rsidR="005D40DA" w:rsidRDefault="005D40DA" w:rsidP="00FC6C4E">
      <w:pPr>
        <w:pStyle w:val="BodyText"/>
        <w:ind w:left="1418" w:hanging="1418"/>
      </w:pPr>
      <w:r>
        <w:t>m</w:t>
      </w:r>
      <w:r>
        <w:tab/>
      </w:r>
      <w:r w:rsidR="00F02147">
        <w:t>m</w:t>
      </w:r>
      <w:r>
        <w:t>etre</w:t>
      </w:r>
    </w:p>
    <w:p w14:paraId="3F146538" w14:textId="0C7BDDBA" w:rsidR="00426B90" w:rsidRDefault="00426B90" w:rsidP="00FC6C4E">
      <w:pPr>
        <w:pStyle w:val="BodyText"/>
        <w:ind w:left="1418" w:hanging="1418"/>
      </w:pPr>
      <w:r>
        <w:t>M</w:t>
      </w:r>
      <w:r>
        <w:tab/>
        <w:t>metacentre</w:t>
      </w:r>
    </w:p>
    <w:p w14:paraId="4B5BB8B2" w14:textId="3DB8F5D4" w:rsidR="005D40DA" w:rsidRDefault="005D40DA" w:rsidP="00FC6C4E">
      <w:pPr>
        <w:pStyle w:val="BodyText"/>
        <w:ind w:left="1418" w:hanging="1418"/>
      </w:pPr>
      <w:r>
        <w:t>m</w:t>
      </w:r>
      <w:r w:rsidRPr="005D40DA">
        <w:rPr>
          <w:vertAlign w:val="superscript"/>
        </w:rPr>
        <w:t>2</w:t>
      </w:r>
      <w:r w:rsidR="00F02147">
        <w:rPr>
          <w:vertAlign w:val="superscript"/>
        </w:rPr>
        <w:tab/>
      </w:r>
      <w:r w:rsidR="00F02147">
        <w:t>square</w:t>
      </w:r>
      <w:r w:rsidR="00441969">
        <w:t xml:space="preserve"> metres</w:t>
      </w:r>
    </w:p>
    <w:p w14:paraId="2B586563" w14:textId="202F3913" w:rsidR="00F02147" w:rsidRDefault="00F02147" w:rsidP="00FC6C4E">
      <w:pPr>
        <w:pStyle w:val="BodyText"/>
        <w:ind w:left="1418" w:hanging="1418"/>
      </w:pPr>
      <w:r>
        <w:lastRenderedPageBreak/>
        <w:t>m³</w:t>
      </w:r>
      <w:r>
        <w:tab/>
      </w:r>
      <w:r w:rsidR="00441969">
        <w:t>cubic metres</w:t>
      </w:r>
    </w:p>
    <w:p w14:paraId="40B15F34" w14:textId="022721A9" w:rsidR="00F02147" w:rsidRPr="00F02147" w:rsidRDefault="00F02147" w:rsidP="00441969">
      <w:pPr>
        <w:pStyle w:val="BodyText"/>
        <w:ind w:left="1418" w:hanging="1418"/>
      </w:pPr>
      <w:r w:rsidRPr="00F02147">
        <w:t>m</w:t>
      </w:r>
      <w:r w:rsidRPr="00F02147">
        <w:rPr>
          <w:vertAlign w:val="subscript"/>
        </w:rPr>
        <w:t>b</w:t>
      </w:r>
      <w:r w:rsidRPr="00F02147">
        <w:tab/>
        <w:t>mass of the buoy in kg</w:t>
      </w:r>
    </w:p>
    <w:p w14:paraId="0699708B" w14:textId="6F9E1FA3" w:rsidR="00F02147" w:rsidRDefault="00F02147" w:rsidP="00441969">
      <w:pPr>
        <w:pStyle w:val="BodyText"/>
        <w:ind w:left="1418" w:hanging="1418"/>
      </w:pPr>
      <w:r>
        <w:t>m</w:t>
      </w:r>
      <w:r w:rsidRPr="005D7706">
        <w:rPr>
          <w:vertAlign w:val="subscript"/>
        </w:rPr>
        <w:t>i</w:t>
      </w:r>
      <w:r>
        <w:tab/>
        <w:t>mass of each component in kg</w:t>
      </w:r>
    </w:p>
    <w:p w14:paraId="00C0E1A7" w14:textId="657D5C9B" w:rsidR="00F02147" w:rsidRDefault="00F02147" w:rsidP="00FC6C4E">
      <w:pPr>
        <w:pStyle w:val="BodyText"/>
        <w:ind w:left="1418" w:hanging="1418"/>
      </w:pPr>
      <w:r>
        <w:t>O</w:t>
      </w:r>
      <w:r>
        <w:tab/>
        <w:t>axis of the centre of water plane</w:t>
      </w:r>
    </w:p>
    <w:p w14:paraId="26906D38" w14:textId="1342E4A7" w:rsidR="00E72527" w:rsidRDefault="00E72527" w:rsidP="00FC6C4E">
      <w:pPr>
        <w:pStyle w:val="BodyText"/>
        <w:ind w:left="1418" w:hanging="1418"/>
      </w:pPr>
      <w:r>
        <w:t>R</w:t>
      </w:r>
      <w:r>
        <w:tab/>
        <w:t>reserve buoyancy</w:t>
      </w:r>
    </w:p>
    <w:p w14:paraId="7B8C210B" w14:textId="49DC9F3A" w:rsidR="002E7291" w:rsidRDefault="002E7291" w:rsidP="00FC6C4E">
      <w:pPr>
        <w:pStyle w:val="BodyText"/>
        <w:ind w:left="1418" w:hanging="1418"/>
      </w:pPr>
      <w:r>
        <w:t>RM</w:t>
      </w:r>
      <w:r>
        <w:tab/>
        <w:t>righting moment</w:t>
      </w:r>
    </w:p>
    <w:p w14:paraId="7431B88B" w14:textId="34CB3F81" w:rsidR="00F02147" w:rsidRDefault="00F02147" w:rsidP="00FC6C4E">
      <w:pPr>
        <w:pStyle w:val="BodyText"/>
        <w:ind w:left="1418" w:hanging="1418"/>
      </w:pPr>
      <w:r>
        <w:t>s</w:t>
      </w:r>
      <w:r>
        <w:tab/>
        <w:t>second</w:t>
      </w:r>
    </w:p>
    <w:p w14:paraId="2245AD4F" w14:textId="33DCEF19" w:rsidR="002E7291" w:rsidRPr="00F02147" w:rsidRDefault="002E7291" w:rsidP="00FC6C4E">
      <w:pPr>
        <w:pStyle w:val="BodyText"/>
        <w:ind w:left="1418" w:hanging="1418"/>
      </w:pPr>
      <w:r>
        <w:t>T</w:t>
      </w:r>
      <w:r>
        <w:tab/>
      </w:r>
      <w:r w:rsidRPr="00C477D7">
        <w:rPr>
          <w:rStyle w:val="BodyTextChar"/>
        </w:rPr>
        <w:t>roll perio</w:t>
      </w:r>
      <w:r>
        <w:rPr>
          <w:rStyle w:val="BodyTextChar"/>
        </w:rPr>
        <w:t>d</w:t>
      </w:r>
      <w:r w:rsidR="00E11FF8">
        <w:rPr>
          <w:rStyle w:val="BodyTextChar"/>
        </w:rPr>
        <w:t>(s)</w:t>
      </w:r>
    </w:p>
    <w:p w14:paraId="47C1B91A" w14:textId="15A495AF" w:rsidR="00511BB8" w:rsidRDefault="00F02147" w:rsidP="00FC6C4E">
      <w:pPr>
        <w:pStyle w:val="BodyText"/>
        <w:ind w:left="1418" w:hanging="1418"/>
      </w:pPr>
      <w:r>
        <w:t>V</w:t>
      </w:r>
      <w:r>
        <w:tab/>
        <w:t>v</w:t>
      </w:r>
      <w:r w:rsidR="005D40DA">
        <w:t>olume</w:t>
      </w:r>
    </w:p>
    <w:p w14:paraId="454CB34C" w14:textId="31A871B8" w:rsidR="00F02147" w:rsidRDefault="00F02147" w:rsidP="00FC6C4E">
      <w:pPr>
        <w:pStyle w:val="BodyText"/>
        <w:ind w:left="1418" w:hanging="1418"/>
      </w:pPr>
      <w:r>
        <w:t>V</w:t>
      </w:r>
      <w:r w:rsidRPr="000E6354">
        <w:rPr>
          <w:vertAlign w:val="subscript"/>
        </w:rPr>
        <w:t>B</w:t>
      </w:r>
      <w:r>
        <w:tab/>
      </w:r>
      <w:r w:rsidR="00426B90" w:rsidRPr="00426B90">
        <w:t>volume</w:t>
      </w:r>
      <w:r w:rsidR="00426B90">
        <w:t xml:space="preserve"> of the </w:t>
      </w:r>
      <w:r>
        <w:t>buoyancy</w:t>
      </w:r>
      <w:r w:rsidR="00426B90">
        <w:t xml:space="preserve"> (m³)</w:t>
      </w:r>
    </w:p>
    <w:p w14:paraId="2CFE401F" w14:textId="30EEBF8D" w:rsidR="00F02147" w:rsidRDefault="00F02147" w:rsidP="00FC6C4E">
      <w:pPr>
        <w:pStyle w:val="BodyText"/>
        <w:ind w:left="1418" w:hanging="1418"/>
      </w:pPr>
      <w:r>
        <w:t>W</w:t>
      </w:r>
      <w:r>
        <w:tab/>
        <w:t>weight</w:t>
      </w:r>
    </w:p>
    <w:p w14:paraId="17161CAD" w14:textId="6D105E12" w:rsidR="005D40DA" w:rsidRDefault="00F02147" w:rsidP="00FC6C4E">
      <w:pPr>
        <w:pStyle w:val="BodyText"/>
        <w:ind w:left="1418" w:hanging="1418"/>
      </w:pPr>
      <w:r>
        <w:t>WL</w:t>
      </w:r>
      <w:r>
        <w:tab/>
        <w:t>w</w:t>
      </w:r>
      <w:r w:rsidR="005D40DA">
        <w:t>aterline</w:t>
      </w:r>
    </w:p>
    <w:p w14:paraId="6B635C23" w14:textId="77777777" w:rsidR="00426B90" w:rsidRDefault="00426B90" w:rsidP="00426B90">
      <w:pPr>
        <w:pStyle w:val="BodyText"/>
        <w:ind w:left="1418" w:hanging="1418"/>
      </w:pPr>
      <w:r>
        <w:t>WL</w:t>
      </w:r>
      <w:r>
        <w:rPr>
          <w:vertAlign w:val="subscript"/>
        </w:rPr>
        <w:t>0</w:t>
      </w:r>
      <w:r>
        <w:tab/>
        <w:t>initial waterline</w:t>
      </w:r>
    </w:p>
    <w:p w14:paraId="6834D6BD" w14:textId="5DD2ACA4" w:rsidR="00426B90" w:rsidRDefault="00426B90" w:rsidP="00426B90">
      <w:pPr>
        <w:pStyle w:val="BodyText"/>
        <w:ind w:left="1418" w:hanging="1418"/>
      </w:pPr>
      <w:r>
        <w:t>WL</w:t>
      </w:r>
      <w:r>
        <w:rPr>
          <w:vertAlign w:val="subscript"/>
        </w:rPr>
        <w:t>1</w:t>
      </w:r>
      <w:r>
        <w:tab/>
        <w:t>heeled waterline</w:t>
      </w:r>
    </w:p>
    <w:p w14:paraId="7A004695" w14:textId="1A724643" w:rsidR="005D40DA" w:rsidRDefault="005D40DA" w:rsidP="00FC6C4E">
      <w:pPr>
        <w:pStyle w:val="BodyText"/>
        <w:ind w:left="1418" w:hanging="1418"/>
      </w:pPr>
      <w:r>
        <w:t>WP</w:t>
      </w:r>
      <w:r>
        <w:tab/>
      </w:r>
      <w:r w:rsidR="00F02147">
        <w:t>w</w:t>
      </w:r>
      <w:r>
        <w:t>aterplane</w:t>
      </w:r>
    </w:p>
    <w:p w14:paraId="261F66F4" w14:textId="1DBD6094" w:rsidR="00426B90" w:rsidRDefault="00426B90" w:rsidP="00FC6C4E">
      <w:pPr>
        <w:pStyle w:val="BodyText"/>
        <w:ind w:left="1418" w:hanging="1418"/>
      </w:pPr>
      <w:r>
        <w:t>3-D</w:t>
      </w:r>
      <w:r>
        <w:tab/>
        <w:t>three dimensional</w:t>
      </w:r>
    </w:p>
    <w:p w14:paraId="47E50C59" w14:textId="673C7447" w:rsidR="00F02147" w:rsidRDefault="00F02147" w:rsidP="00FC6C4E">
      <w:pPr>
        <w:pStyle w:val="BodyText"/>
        <w:ind w:left="1418" w:hanging="1418"/>
      </w:pPr>
      <w:r>
        <w:sym w:font="Symbol" w:char="F044"/>
      </w:r>
      <w:r>
        <w:tab/>
        <w:t>displacement (kg)</w:t>
      </w:r>
    </w:p>
    <w:p w14:paraId="3570450E" w14:textId="559125F6" w:rsidR="00F02147" w:rsidRPr="00511BB8" w:rsidRDefault="00E72527" w:rsidP="00E11FF8">
      <w:pPr>
        <w:pStyle w:val="BodyText"/>
        <w:ind w:left="1418" w:hanging="1418"/>
      </w:pPr>
      <w:r w:rsidRPr="00E72527">
        <w:rPr>
          <w:i/>
        </w:rPr>
        <w:sym w:font="Symbol" w:char="F072"/>
      </w:r>
      <w:r>
        <w:tab/>
        <w:t>density of water (kg/</w:t>
      </w:r>
      <w:r w:rsidRPr="00E72527">
        <w:t xml:space="preserve"> </w:t>
      </w:r>
      <w:r>
        <w:t>m³)</w:t>
      </w:r>
    </w:p>
    <w:p w14:paraId="01ECED5B" w14:textId="41B715C7" w:rsidR="007B1928" w:rsidRDefault="005D40DA" w:rsidP="00511BB8">
      <w:pPr>
        <w:pStyle w:val="Heading1"/>
      </w:pPr>
      <w:bookmarkStart w:id="455" w:name="_Toc445816191"/>
      <w:r w:rsidRPr="007B1928">
        <w:rPr>
          <w:caps w:val="0"/>
        </w:rPr>
        <w:t>REFERENCES</w:t>
      </w:r>
      <w:bookmarkEnd w:id="453"/>
      <w:bookmarkEnd w:id="455"/>
    </w:p>
    <w:p w14:paraId="274B0026" w14:textId="77777777" w:rsidR="00511BB8" w:rsidRPr="00511BB8" w:rsidRDefault="00511BB8" w:rsidP="00511BB8">
      <w:pPr>
        <w:pStyle w:val="Heading1separatationline"/>
      </w:pPr>
    </w:p>
    <w:p w14:paraId="795A7ED2" w14:textId="77777777" w:rsidR="007B1928" w:rsidRPr="007B1928" w:rsidRDefault="007B1928" w:rsidP="00511BB8">
      <w:pPr>
        <w:pStyle w:val="Reference"/>
      </w:pPr>
      <w:bookmarkStart w:id="456" w:name="_Ref338306394"/>
      <w:r w:rsidRPr="007B1928">
        <w:t>Guideline 1066 On the Design of Floating Aid to Navigation Moorings</w:t>
      </w:r>
      <w:bookmarkEnd w:id="456"/>
    </w:p>
    <w:p w14:paraId="1FC0290F" w14:textId="77777777" w:rsidR="007B1928" w:rsidRPr="007B1928" w:rsidRDefault="007B1928" w:rsidP="00511BB8">
      <w:pPr>
        <w:pStyle w:val="Reference"/>
      </w:pPr>
      <w:bookmarkStart w:id="457" w:name="_Ref338306454"/>
      <w:r w:rsidRPr="007B1928">
        <w:t>IALA NAVGUIDE</w:t>
      </w:r>
      <w:bookmarkEnd w:id="457"/>
    </w:p>
    <w:p w14:paraId="29F3F081" w14:textId="77777777" w:rsidR="007B1928" w:rsidRPr="007B1928" w:rsidRDefault="007B1928" w:rsidP="00511BB8">
      <w:pPr>
        <w:pStyle w:val="Reference"/>
      </w:pPr>
      <w:bookmarkStart w:id="458" w:name="_Ref338306482"/>
      <w:r w:rsidRPr="007B1928">
        <w:t>Guideline 1094 Daymarks for Aids to Navigation</w:t>
      </w:r>
    </w:p>
    <w:p w14:paraId="0E5E465B" w14:textId="77777777" w:rsidR="007B1928" w:rsidRPr="007B1928" w:rsidRDefault="007B1928" w:rsidP="007B1928">
      <w:pPr>
        <w:pStyle w:val="BodyText"/>
        <w:rPr>
          <w:b/>
        </w:rPr>
      </w:pPr>
      <w:bookmarkStart w:id="459" w:name="_Ref338302604"/>
      <w:bookmarkEnd w:id="458"/>
      <w:r w:rsidRPr="007B1928">
        <w:br w:type="page"/>
      </w:r>
    </w:p>
    <w:p w14:paraId="51BDBB18" w14:textId="07723367" w:rsidR="007B1928" w:rsidRDefault="007B1928" w:rsidP="00F521C6">
      <w:pPr>
        <w:pStyle w:val="Annex"/>
      </w:pPr>
      <w:bookmarkStart w:id="460" w:name="_Toc227976699"/>
      <w:bookmarkStart w:id="461" w:name="_Toc445816192"/>
      <w:r w:rsidRPr="007B1928">
        <w:lastRenderedPageBreak/>
        <w:t>Determination of centre of gravity G for components of a buoy</w:t>
      </w:r>
      <w:bookmarkEnd w:id="459"/>
      <w:bookmarkEnd w:id="460"/>
      <w:bookmarkEnd w:id="461"/>
    </w:p>
    <w:tbl>
      <w:tblPr>
        <w:tblStyle w:val="TableGrid"/>
        <w:tblW w:w="0" w:type="auto"/>
        <w:tblLook w:val="04A0" w:firstRow="1" w:lastRow="0" w:firstColumn="1" w:lastColumn="0" w:noHBand="0" w:noVBand="1"/>
      </w:tblPr>
      <w:tblGrid>
        <w:gridCol w:w="4468"/>
        <w:gridCol w:w="1176"/>
        <w:gridCol w:w="1462"/>
        <w:gridCol w:w="1689"/>
        <w:gridCol w:w="1400"/>
      </w:tblGrid>
      <w:tr w:rsidR="00AD0943" w14:paraId="65AFFA8D" w14:textId="77777777" w:rsidTr="00AD0943">
        <w:trPr>
          <w:cantSplit/>
          <w:tblHeader/>
        </w:trPr>
        <w:tc>
          <w:tcPr>
            <w:tcW w:w="4468" w:type="dxa"/>
          </w:tcPr>
          <w:p w14:paraId="2BAB6ACF" w14:textId="0FE3BF83" w:rsidR="00AD0943" w:rsidRDefault="00AD0943" w:rsidP="00AD0943">
            <w:pPr>
              <w:pStyle w:val="Tableheading"/>
            </w:pPr>
            <w:r w:rsidRPr="007B1928">
              <w:t>Aluminum superstructure</w:t>
            </w:r>
          </w:p>
        </w:tc>
        <w:tc>
          <w:tcPr>
            <w:tcW w:w="1176" w:type="dxa"/>
          </w:tcPr>
          <w:p w14:paraId="6A2D4D7B" w14:textId="2F36BDD6" w:rsidR="00AD0943" w:rsidRDefault="00AD0943" w:rsidP="00AD0943">
            <w:pPr>
              <w:pStyle w:val="Tableheading"/>
            </w:pPr>
            <w:r w:rsidRPr="007B1928">
              <w:t>Quantity</w:t>
            </w:r>
          </w:p>
        </w:tc>
        <w:tc>
          <w:tcPr>
            <w:tcW w:w="1462" w:type="dxa"/>
          </w:tcPr>
          <w:p w14:paraId="6702500F" w14:textId="7580F88A" w:rsidR="00AD0943" w:rsidRDefault="00AD0943" w:rsidP="00AD0943">
            <w:pPr>
              <w:pStyle w:val="Tableheading"/>
            </w:pPr>
            <w:r>
              <w:t xml:space="preserve">Total mass </w:t>
            </w:r>
            <w:r w:rsidRPr="007B1928">
              <w:t>[kg]</w:t>
            </w:r>
          </w:p>
        </w:tc>
        <w:tc>
          <w:tcPr>
            <w:tcW w:w="1689" w:type="dxa"/>
          </w:tcPr>
          <w:p w14:paraId="5EC62A43" w14:textId="228C78CE" w:rsidR="00AD0943" w:rsidRDefault="00AD0943" w:rsidP="00AD0943">
            <w:pPr>
              <w:pStyle w:val="Tableheading"/>
            </w:pPr>
            <w:r w:rsidRPr="007B1928">
              <w:t>G</w:t>
            </w:r>
            <w:r>
              <w:t xml:space="preserve"> above base of super</w:t>
            </w:r>
            <w:r>
              <w:softHyphen/>
              <w:t xml:space="preserve">structure </w:t>
            </w:r>
            <w:r w:rsidRPr="007B1928">
              <w:t>[mm]</w:t>
            </w:r>
          </w:p>
        </w:tc>
        <w:tc>
          <w:tcPr>
            <w:tcW w:w="1400" w:type="dxa"/>
          </w:tcPr>
          <w:p w14:paraId="73502BDF" w14:textId="74E40140" w:rsidR="00AD0943" w:rsidRDefault="00AD0943" w:rsidP="00AD0943">
            <w:pPr>
              <w:pStyle w:val="Tableheading"/>
            </w:pPr>
            <w:r>
              <w:t xml:space="preserve">Moment </w:t>
            </w:r>
            <w:r w:rsidRPr="007B1928">
              <w:t>[kg mm]</w:t>
            </w:r>
          </w:p>
        </w:tc>
      </w:tr>
      <w:tr w:rsidR="00AD0943" w14:paraId="59BF5D26" w14:textId="77777777" w:rsidTr="00AD0943">
        <w:tc>
          <w:tcPr>
            <w:tcW w:w="4468" w:type="dxa"/>
          </w:tcPr>
          <w:p w14:paraId="2B2BECD5" w14:textId="2FE91A35" w:rsidR="00AD0943" w:rsidRDefault="00AD0943" w:rsidP="00AD0943">
            <w:pPr>
              <w:pStyle w:val="Tabletext"/>
            </w:pPr>
            <w:r w:rsidRPr="009A0C4B">
              <w:rPr>
                <w:b/>
                <w:lang w:eastAsia="en-GB"/>
              </w:rPr>
              <w:t xml:space="preserve">Flanging bottom </w:t>
            </w:r>
          </w:p>
        </w:tc>
        <w:tc>
          <w:tcPr>
            <w:tcW w:w="1176" w:type="dxa"/>
          </w:tcPr>
          <w:p w14:paraId="4F2979A6" w14:textId="58440E55" w:rsidR="00AD0943" w:rsidRDefault="00AD0943" w:rsidP="00AD0943">
            <w:pPr>
              <w:pStyle w:val="Tabletext"/>
            </w:pPr>
          </w:p>
        </w:tc>
        <w:tc>
          <w:tcPr>
            <w:tcW w:w="1462" w:type="dxa"/>
          </w:tcPr>
          <w:p w14:paraId="052CC015" w14:textId="75496F08" w:rsidR="00AD0943" w:rsidRDefault="00AD0943" w:rsidP="00AD0943">
            <w:pPr>
              <w:pStyle w:val="Tabletext"/>
            </w:pPr>
            <w:r w:rsidRPr="00A303E0">
              <w:rPr>
                <w:lang w:eastAsia="en-GB"/>
              </w:rPr>
              <w:t>52,5</w:t>
            </w:r>
          </w:p>
        </w:tc>
        <w:tc>
          <w:tcPr>
            <w:tcW w:w="1689" w:type="dxa"/>
          </w:tcPr>
          <w:p w14:paraId="20D192E3" w14:textId="4B78C703" w:rsidR="00AD0943" w:rsidRDefault="00AD0943" w:rsidP="00AD0943">
            <w:pPr>
              <w:pStyle w:val="Tabletext"/>
            </w:pPr>
            <w:r w:rsidRPr="00A303E0">
              <w:rPr>
                <w:lang w:eastAsia="en-GB"/>
              </w:rPr>
              <w:t>14</w:t>
            </w:r>
          </w:p>
        </w:tc>
        <w:tc>
          <w:tcPr>
            <w:tcW w:w="1400" w:type="dxa"/>
          </w:tcPr>
          <w:p w14:paraId="22FCDD37" w14:textId="78C32797" w:rsidR="00AD0943" w:rsidRDefault="00AD0943" w:rsidP="00AD0943">
            <w:pPr>
              <w:pStyle w:val="Tabletext"/>
            </w:pPr>
            <w:r w:rsidRPr="00A303E0">
              <w:rPr>
                <w:lang w:eastAsia="en-GB"/>
              </w:rPr>
              <w:t>756</w:t>
            </w:r>
          </w:p>
        </w:tc>
      </w:tr>
      <w:tr w:rsidR="00AD0943" w14:paraId="044F5530" w14:textId="77777777" w:rsidTr="00AD0943">
        <w:tc>
          <w:tcPr>
            <w:tcW w:w="4468" w:type="dxa"/>
          </w:tcPr>
          <w:p w14:paraId="1D65504D" w14:textId="1C9F3454" w:rsidR="00AD0943" w:rsidRDefault="00AD0943" w:rsidP="00AD0943">
            <w:pPr>
              <w:pStyle w:val="Tabletext"/>
            </w:pPr>
            <w:r w:rsidRPr="00A303E0">
              <w:rPr>
                <w:lang w:eastAsia="en-GB"/>
              </w:rPr>
              <w:t xml:space="preserve">Standard fixing flange </w:t>
            </w:r>
          </w:p>
        </w:tc>
        <w:tc>
          <w:tcPr>
            <w:tcW w:w="1176" w:type="dxa"/>
          </w:tcPr>
          <w:p w14:paraId="52C6571D" w14:textId="15B7392B" w:rsidR="00AD0943" w:rsidRDefault="00AD0943" w:rsidP="00AD0943">
            <w:pPr>
              <w:pStyle w:val="Tabletext"/>
            </w:pPr>
            <w:r w:rsidRPr="00A303E0">
              <w:rPr>
                <w:lang w:eastAsia="en-GB"/>
              </w:rPr>
              <w:t>1</w:t>
            </w:r>
          </w:p>
        </w:tc>
        <w:tc>
          <w:tcPr>
            <w:tcW w:w="1462" w:type="dxa"/>
          </w:tcPr>
          <w:p w14:paraId="1E08D5C5" w14:textId="1D357E52" w:rsidR="00AD0943" w:rsidRDefault="00AD0943" w:rsidP="00AD0943">
            <w:pPr>
              <w:pStyle w:val="Tabletext"/>
            </w:pPr>
            <w:r w:rsidRPr="00A303E0">
              <w:rPr>
                <w:lang w:eastAsia="en-GB"/>
              </w:rPr>
              <w:t>50,0</w:t>
            </w:r>
          </w:p>
        </w:tc>
        <w:tc>
          <w:tcPr>
            <w:tcW w:w="1689" w:type="dxa"/>
          </w:tcPr>
          <w:p w14:paraId="53FD9F10" w14:textId="7377A69D" w:rsidR="00AD0943" w:rsidRDefault="00AD0943" w:rsidP="00AD0943">
            <w:pPr>
              <w:pStyle w:val="Tabletext"/>
            </w:pPr>
            <w:r w:rsidRPr="00A303E0">
              <w:rPr>
                <w:lang w:eastAsia="en-GB"/>
              </w:rPr>
              <w:t>10</w:t>
            </w:r>
          </w:p>
        </w:tc>
        <w:tc>
          <w:tcPr>
            <w:tcW w:w="1400" w:type="dxa"/>
          </w:tcPr>
          <w:p w14:paraId="43CC0101" w14:textId="71D2C2D7" w:rsidR="00AD0943" w:rsidRDefault="00AD0943" w:rsidP="00AD0943">
            <w:pPr>
              <w:pStyle w:val="Tabletext"/>
            </w:pPr>
            <w:r w:rsidRPr="00A303E0">
              <w:rPr>
                <w:lang w:eastAsia="en-GB"/>
              </w:rPr>
              <w:t>500</w:t>
            </w:r>
          </w:p>
        </w:tc>
      </w:tr>
      <w:tr w:rsidR="00AD0943" w14:paraId="043DB248" w14:textId="77777777" w:rsidTr="00AD0943">
        <w:tc>
          <w:tcPr>
            <w:tcW w:w="4468" w:type="dxa"/>
          </w:tcPr>
          <w:p w14:paraId="7283D366" w14:textId="22A74286" w:rsidR="00AD0943" w:rsidRDefault="00AD0943" w:rsidP="00AD0943">
            <w:pPr>
              <w:pStyle w:val="Tabletext"/>
            </w:pPr>
            <w:r>
              <w:rPr>
                <w:lang w:eastAsia="en-GB"/>
              </w:rPr>
              <w:t>G</w:t>
            </w:r>
            <w:r w:rsidRPr="00A303E0">
              <w:rPr>
                <w:lang w:eastAsia="en-GB"/>
              </w:rPr>
              <w:t xml:space="preserve">ussets </w:t>
            </w:r>
          </w:p>
        </w:tc>
        <w:tc>
          <w:tcPr>
            <w:tcW w:w="1176" w:type="dxa"/>
          </w:tcPr>
          <w:p w14:paraId="4651DC67" w14:textId="22F7D14C" w:rsidR="00AD0943" w:rsidRDefault="00AD0943" w:rsidP="00AD0943">
            <w:pPr>
              <w:pStyle w:val="Tabletext"/>
            </w:pPr>
            <w:r w:rsidRPr="00A303E0">
              <w:rPr>
                <w:lang w:eastAsia="en-GB"/>
              </w:rPr>
              <w:t>6</w:t>
            </w:r>
          </w:p>
        </w:tc>
        <w:tc>
          <w:tcPr>
            <w:tcW w:w="1462" w:type="dxa"/>
          </w:tcPr>
          <w:p w14:paraId="4D812812" w14:textId="283BBF5F" w:rsidR="00AD0943" w:rsidRDefault="00AD0943" w:rsidP="00AD0943">
            <w:pPr>
              <w:pStyle w:val="Tabletext"/>
            </w:pPr>
            <w:r w:rsidRPr="00A303E0">
              <w:rPr>
                <w:lang w:eastAsia="en-GB"/>
              </w:rPr>
              <w:t>2,0</w:t>
            </w:r>
          </w:p>
        </w:tc>
        <w:tc>
          <w:tcPr>
            <w:tcW w:w="1689" w:type="dxa"/>
          </w:tcPr>
          <w:p w14:paraId="6EEB0D68" w14:textId="503FBDC9" w:rsidR="00AD0943" w:rsidRDefault="00AD0943" w:rsidP="00AD0943">
            <w:pPr>
              <w:pStyle w:val="Tabletext"/>
            </w:pPr>
            <w:r w:rsidRPr="00A303E0">
              <w:rPr>
                <w:lang w:eastAsia="en-GB"/>
              </w:rPr>
              <w:t>103</w:t>
            </w:r>
          </w:p>
        </w:tc>
        <w:tc>
          <w:tcPr>
            <w:tcW w:w="1400" w:type="dxa"/>
          </w:tcPr>
          <w:p w14:paraId="4A6E4AF0" w14:textId="3D899D07" w:rsidR="00AD0943" w:rsidRDefault="00AD0943" w:rsidP="00AD0943">
            <w:pPr>
              <w:pStyle w:val="Tabletext"/>
            </w:pPr>
            <w:r w:rsidRPr="00A303E0">
              <w:rPr>
                <w:lang w:eastAsia="en-GB"/>
              </w:rPr>
              <w:t>207</w:t>
            </w:r>
          </w:p>
        </w:tc>
      </w:tr>
      <w:tr w:rsidR="00AD0943" w14:paraId="7F22B262" w14:textId="77777777" w:rsidTr="00AD0943">
        <w:tc>
          <w:tcPr>
            <w:tcW w:w="4468" w:type="dxa"/>
          </w:tcPr>
          <w:p w14:paraId="4DED2682" w14:textId="05AFD784" w:rsidR="00AD0943" w:rsidRDefault="00AD0943" w:rsidP="00AD0943">
            <w:pPr>
              <w:pStyle w:val="Tabletext"/>
            </w:pPr>
            <w:r>
              <w:rPr>
                <w:lang w:eastAsia="en-GB"/>
              </w:rPr>
              <w:t>G</w:t>
            </w:r>
            <w:r w:rsidRPr="00C96BA7">
              <w:rPr>
                <w:lang w:eastAsia="en-GB"/>
              </w:rPr>
              <w:t xml:space="preserve">ussets under </w:t>
            </w:r>
            <w:r>
              <w:rPr>
                <w:lang w:eastAsia="en-GB"/>
              </w:rPr>
              <w:t>ladder</w:t>
            </w:r>
            <w:r w:rsidRPr="00C96BA7">
              <w:rPr>
                <w:lang w:eastAsia="en-GB"/>
              </w:rPr>
              <w:t xml:space="preserve"> </w:t>
            </w:r>
          </w:p>
        </w:tc>
        <w:tc>
          <w:tcPr>
            <w:tcW w:w="1176" w:type="dxa"/>
          </w:tcPr>
          <w:p w14:paraId="1DEB2577" w14:textId="182516BF" w:rsidR="00AD0943" w:rsidRDefault="00AD0943" w:rsidP="00AD0943">
            <w:pPr>
              <w:pStyle w:val="Tabletext"/>
            </w:pPr>
            <w:r w:rsidRPr="00C96BA7">
              <w:rPr>
                <w:lang w:eastAsia="en-GB"/>
              </w:rPr>
              <w:t>2</w:t>
            </w:r>
          </w:p>
        </w:tc>
        <w:tc>
          <w:tcPr>
            <w:tcW w:w="1462" w:type="dxa"/>
          </w:tcPr>
          <w:p w14:paraId="610910B5" w14:textId="1729601A" w:rsidR="00AD0943" w:rsidRDefault="00AD0943" w:rsidP="00AD0943">
            <w:pPr>
              <w:pStyle w:val="Tabletext"/>
            </w:pPr>
            <w:r w:rsidRPr="00C96BA7">
              <w:rPr>
                <w:lang w:eastAsia="en-GB"/>
              </w:rPr>
              <w:t>0,5</w:t>
            </w:r>
          </w:p>
        </w:tc>
        <w:tc>
          <w:tcPr>
            <w:tcW w:w="1689" w:type="dxa"/>
          </w:tcPr>
          <w:p w14:paraId="33D2DEB9" w14:textId="38609F76" w:rsidR="00AD0943" w:rsidRDefault="00AD0943" w:rsidP="00AD0943">
            <w:pPr>
              <w:pStyle w:val="Tabletext"/>
            </w:pPr>
            <w:r w:rsidRPr="00C96BA7">
              <w:rPr>
                <w:lang w:eastAsia="en-GB"/>
              </w:rPr>
              <w:t>103</w:t>
            </w:r>
          </w:p>
        </w:tc>
        <w:tc>
          <w:tcPr>
            <w:tcW w:w="1400" w:type="dxa"/>
          </w:tcPr>
          <w:p w14:paraId="3BB7396C" w14:textId="6359F72C" w:rsidR="00AD0943" w:rsidRDefault="00AD0943" w:rsidP="00AD0943">
            <w:pPr>
              <w:pStyle w:val="Tabletext"/>
            </w:pPr>
            <w:r w:rsidRPr="00C96BA7">
              <w:rPr>
                <w:lang w:eastAsia="en-GB"/>
              </w:rPr>
              <w:t>49</w:t>
            </w:r>
          </w:p>
        </w:tc>
      </w:tr>
      <w:tr w:rsidR="00AD0943" w14:paraId="446EFA69" w14:textId="77777777" w:rsidTr="00AD0943">
        <w:tc>
          <w:tcPr>
            <w:tcW w:w="4468" w:type="dxa"/>
          </w:tcPr>
          <w:p w14:paraId="712244BF" w14:textId="77777777" w:rsidR="00AD0943" w:rsidRDefault="00AD0943" w:rsidP="00AD0943">
            <w:pPr>
              <w:pStyle w:val="Tabletext"/>
            </w:pPr>
          </w:p>
        </w:tc>
        <w:tc>
          <w:tcPr>
            <w:tcW w:w="1176" w:type="dxa"/>
          </w:tcPr>
          <w:p w14:paraId="4AB449FF" w14:textId="77777777" w:rsidR="00AD0943" w:rsidRDefault="00AD0943" w:rsidP="00AD0943">
            <w:pPr>
              <w:pStyle w:val="Tabletext"/>
            </w:pPr>
          </w:p>
        </w:tc>
        <w:tc>
          <w:tcPr>
            <w:tcW w:w="1462" w:type="dxa"/>
          </w:tcPr>
          <w:p w14:paraId="0187AA29" w14:textId="77777777" w:rsidR="00AD0943" w:rsidRDefault="00AD0943" w:rsidP="00AD0943">
            <w:pPr>
              <w:pStyle w:val="Tabletext"/>
            </w:pPr>
          </w:p>
        </w:tc>
        <w:tc>
          <w:tcPr>
            <w:tcW w:w="1689" w:type="dxa"/>
          </w:tcPr>
          <w:p w14:paraId="4C97974C" w14:textId="77777777" w:rsidR="00AD0943" w:rsidRDefault="00AD0943" w:rsidP="00AD0943">
            <w:pPr>
              <w:pStyle w:val="Tabletext"/>
            </w:pPr>
          </w:p>
        </w:tc>
        <w:tc>
          <w:tcPr>
            <w:tcW w:w="1400" w:type="dxa"/>
          </w:tcPr>
          <w:p w14:paraId="6E94257C" w14:textId="77777777" w:rsidR="00AD0943" w:rsidRDefault="00AD0943" w:rsidP="00AD0943">
            <w:pPr>
              <w:pStyle w:val="Tabletext"/>
            </w:pPr>
          </w:p>
        </w:tc>
      </w:tr>
      <w:tr w:rsidR="00AD0943" w14:paraId="209C0ED1" w14:textId="77777777" w:rsidTr="00AD0943">
        <w:tc>
          <w:tcPr>
            <w:tcW w:w="4468" w:type="dxa"/>
          </w:tcPr>
          <w:p w14:paraId="70896B6D" w14:textId="45EB8558" w:rsidR="00AD0943" w:rsidRDefault="00AD0943" w:rsidP="00AD0943">
            <w:pPr>
              <w:pStyle w:val="Tabletext"/>
            </w:pPr>
            <w:r w:rsidRPr="009A0C4B">
              <w:rPr>
                <w:b/>
                <w:lang w:eastAsia="en-GB"/>
              </w:rPr>
              <w:t xml:space="preserve">Central structure </w:t>
            </w:r>
          </w:p>
        </w:tc>
        <w:tc>
          <w:tcPr>
            <w:tcW w:w="1176" w:type="dxa"/>
          </w:tcPr>
          <w:p w14:paraId="62EB3A45" w14:textId="61E65176" w:rsidR="00AD0943" w:rsidRDefault="00AD0943" w:rsidP="00AD0943">
            <w:pPr>
              <w:pStyle w:val="Tabletext"/>
            </w:pPr>
          </w:p>
        </w:tc>
        <w:tc>
          <w:tcPr>
            <w:tcW w:w="1462" w:type="dxa"/>
          </w:tcPr>
          <w:p w14:paraId="752744B3" w14:textId="29588EF4" w:rsidR="00AD0943" w:rsidRDefault="00AD0943" w:rsidP="00AD0943">
            <w:pPr>
              <w:pStyle w:val="Tabletext"/>
            </w:pPr>
            <w:r w:rsidRPr="00C96BA7">
              <w:rPr>
                <w:lang w:eastAsia="en-GB"/>
              </w:rPr>
              <w:t>162,4</w:t>
            </w:r>
          </w:p>
        </w:tc>
        <w:tc>
          <w:tcPr>
            <w:tcW w:w="1689" w:type="dxa"/>
          </w:tcPr>
          <w:p w14:paraId="7E838CD9" w14:textId="6DD24ABB" w:rsidR="00AD0943" w:rsidRDefault="00AD0943" w:rsidP="00AD0943">
            <w:pPr>
              <w:pStyle w:val="Tabletext"/>
            </w:pPr>
            <w:r w:rsidRPr="00C96BA7">
              <w:rPr>
                <w:lang w:eastAsia="en-GB"/>
              </w:rPr>
              <w:t>1 541</w:t>
            </w:r>
          </w:p>
        </w:tc>
        <w:tc>
          <w:tcPr>
            <w:tcW w:w="1400" w:type="dxa"/>
          </w:tcPr>
          <w:p w14:paraId="17BF4A8F" w14:textId="0D6C46D4" w:rsidR="00AD0943" w:rsidRDefault="00AD0943" w:rsidP="00AD0943">
            <w:pPr>
              <w:pStyle w:val="Tabletext"/>
            </w:pPr>
            <w:r w:rsidRPr="00C96BA7">
              <w:rPr>
                <w:lang w:eastAsia="en-GB"/>
              </w:rPr>
              <w:t>250 344</w:t>
            </w:r>
          </w:p>
        </w:tc>
      </w:tr>
      <w:tr w:rsidR="00AD0943" w14:paraId="55CB055E" w14:textId="77777777" w:rsidTr="00AD0943">
        <w:tc>
          <w:tcPr>
            <w:tcW w:w="4468" w:type="dxa"/>
          </w:tcPr>
          <w:p w14:paraId="1DF12A9D" w14:textId="7767691E" w:rsidR="00AD0943" w:rsidRDefault="00AD0943" w:rsidP="00AD0943">
            <w:pPr>
              <w:pStyle w:val="Tabletext"/>
            </w:pPr>
            <w:r>
              <w:rPr>
                <w:lang w:eastAsia="en-GB"/>
              </w:rPr>
              <w:t>V</w:t>
            </w:r>
            <w:r w:rsidRPr="00C96BA7">
              <w:rPr>
                <w:lang w:eastAsia="en-GB"/>
              </w:rPr>
              <w:t xml:space="preserve">ertical amounts </w:t>
            </w:r>
          </w:p>
        </w:tc>
        <w:tc>
          <w:tcPr>
            <w:tcW w:w="1176" w:type="dxa"/>
          </w:tcPr>
          <w:p w14:paraId="47FC95D6" w14:textId="55738285" w:rsidR="00AD0943" w:rsidRDefault="00AD0943" w:rsidP="00AD0943">
            <w:pPr>
              <w:pStyle w:val="Tabletext"/>
            </w:pPr>
            <w:r w:rsidRPr="00C96BA7">
              <w:rPr>
                <w:lang w:eastAsia="en-GB"/>
              </w:rPr>
              <w:t>6</w:t>
            </w:r>
          </w:p>
        </w:tc>
        <w:tc>
          <w:tcPr>
            <w:tcW w:w="1462" w:type="dxa"/>
          </w:tcPr>
          <w:p w14:paraId="400D138D" w14:textId="4570E162" w:rsidR="00AD0943" w:rsidRDefault="00AD0943" w:rsidP="00AD0943">
            <w:pPr>
              <w:pStyle w:val="Tabletext"/>
            </w:pPr>
            <w:r w:rsidRPr="00C96BA7">
              <w:rPr>
                <w:lang w:eastAsia="en-GB"/>
              </w:rPr>
              <w:t>80,0</w:t>
            </w:r>
          </w:p>
        </w:tc>
        <w:tc>
          <w:tcPr>
            <w:tcW w:w="1689" w:type="dxa"/>
          </w:tcPr>
          <w:p w14:paraId="50B3D5C6" w14:textId="3789D21C" w:rsidR="00AD0943" w:rsidRDefault="00AD0943" w:rsidP="00AD0943">
            <w:pPr>
              <w:pStyle w:val="Tabletext"/>
            </w:pPr>
            <w:r w:rsidRPr="00C96BA7">
              <w:rPr>
                <w:lang w:eastAsia="en-GB"/>
              </w:rPr>
              <w:t>1 660</w:t>
            </w:r>
          </w:p>
        </w:tc>
        <w:tc>
          <w:tcPr>
            <w:tcW w:w="1400" w:type="dxa"/>
          </w:tcPr>
          <w:p w14:paraId="1E1CE6B2" w14:textId="0DE5DF74" w:rsidR="00AD0943" w:rsidRDefault="00AD0943" w:rsidP="00AD0943">
            <w:pPr>
              <w:pStyle w:val="Tabletext"/>
            </w:pPr>
            <w:r w:rsidRPr="00C96BA7">
              <w:rPr>
                <w:lang w:eastAsia="en-GB"/>
              </w:rPr>
              <w:t>132 800</w:t>
            </w:r>
          </w:p>
        </w:tc>
      </w:tr>
      <w:tr w:rsidR="00AD0943" w14:paraId="3E83246D" w14:textId="77777777" w:rsidTr="00AD0943">
        <w:tc>
          <w:tcPr>
            <w:tcW w:w="4468" w:type="dxa"/>
          </w:tcPr>
          <w:p w14:paraId="6899C4A8" w14:textId="5538902B" w:rsidR="00AD0943" w:rsidRDefault="00AD0943" w:rsidP="00AD0943">
            <w:pPr>
              <w:pStyle w:val="Tabletext"/>
            </w:pPr>
            <w:r>
              <w:rPr>
                <w:lang w:eastAsia="en-GB"/>
              </w:rPr>
              <w:t>G</w:t>
            </w:r>
            <w:r w:rsidRPr="00C96BA7">
              <w:rPr>
                <w:lang w:eastAsia="en-GB"/>
              </w:rPr>
              <w:t>rips</w:t>
            </w:r>
          </w:p>
        </w:tc>
        <w:tc>
          <w:tcPr>
            <w:tcW w:w="1176" w:type="dxa"/>
          </w:tcPr>
          <w:p w14:paraId="6E1A553E" w14:textId="2F0BF914" w:rsidR="00AD0943" w:rsidRDefault="00AD0943" w:rsidP="00AD0943">
            <w:pPr>
              <w:pStyle w:val="Tabletext"/>
            </w:pPr>
            <w:r w:rsidRPr="00C96BA7">
              <w:rPr>
                <w:lang w:eastAsia="en-GB"/>
              </w:rPr>
              <w:t>36</w:t>
            </w:r>
          </w:p>
        </w:tc>
        <w:tc>
          <w:tcPr>
            <w:tcW w:w="1462" w:type="dxa"/>
          </w:tcPr>
          <w:p w14:paraId="0345212A" w14:textId="16835607" w:rsidR="00AD0943" w:rsidRDefault="00AD0943" w:rsidP="00AD0943">
            <w:pPr>
              <w:pStyle w:val="Tabletext"/>
            </w:pPr>
            <w:r w:rsidRPr="00C96BA7">
              <w:rPr>
                <w:lang w:eastAsia="en-GB"/>
              </w:rPr>
              <w:t>5,0</w:t>
            </w:r>
          </w:p>
        </w:tc>
        <w:tc>
          <w:tcPr>
            <w:tcW w:w="1689" w:type="dxa"/>
          </w:tcPr>
          <w:p w14:paraId="0E1602A1" w14:textId="3D4E3E7C" w:rsidR="00AD0943" w:rsidRDefault="00AD0943" w:rsidP="00AD0943">
            <w:pPr>
              <w:pStyle w:val="Tabletext"/>
            </w:pPr>
            <w:r w:rsidRPr="00C96BA7">
              <w:rPr>
                <w:lang w:eastAsia="en-GB"/>
              </w:rPr>
              <w:t>1 660</w:t>
            </w:r>
          </w:p>
        </w:tc>
        <w:tc>
          <w:tcPr>
            <w:tcW w:w="1400" w:type="dxa"/>
          </w:tcPr>
          <w:p w14:paraId="7D6FA112" w14:textId="46BA0D9A" w:rsidR="00AD0943" w:rsidRDefault="00AD0943" w:rsidP="00AD0943">
            <w:pPr>
              <w:pStyle w:val="Tabletext"/>
            </w:pPr>
            <w:r w:rsidRPr="00C96BA7">
              <w:rPr>
                <w:lang w:eastAsia="en-GB"/>
              </w:rPr>
              <w:t>8 300</w:t>
            </w:r>
          </w:p>
        </w:tc>
      </w:tr>
      <w:tr w:rsidR="00AD0943" w14:paraId="79E5BA79" w14:textId="77777777" w:rsidTr="00AD0943">
        <w:tc>
          <w:tcPr>
            <w:tcW w:w="4468" w:type="dxa"/>
          </w:tcPr>
          <w:p w14:paraId="48195139" w14:textId="75FFAD97" w:rsidR="00AD0943" w:rsidRDefault="00AD0943" w:rsidP="00AD0943">
            <w:pPr>
              <w:pStyle w:val="Tabletext"/>
            </w:pPr>
            <w:r>
              <w:rPr>
                <w:lang w:eastAsia="en-GB"/>
              </w:rPr>
              <w:t>Fixed</w:t>
            </w:r>
            <w:r w:rsidRPr="00C96BA7">
              <w:rPr>
                <w:lang w:eastAsia="en-GB"/>
              </w:rPr>
              <w:t xml:space="preserve"> cladding plates</w:t>
            </w:r>
          </w:p>
        </w:tc>
        <w:tc>
          <w:tcPr>
            <w:tcW w:w="1176" w:type="dxa"/>
          </w:tcPr>
          <w:p w14:paraId="0E4DD991" w14:textId="547B7F10" w:rsidR="00AD0943" w:rsidRDefault="00AD0943" w:rsidP="00AD0943">
            <w:pPr>
              <w:pStyle w:val="Tabletext"/>
            </w:pPr>
            <w:r w:rsidRPr="00C96BA7">
              <w:rPr>
                <w:lang w:eastAsia="en-GB"/>
              </w:rPr>
              <w:t>33</w:t>
            </w:r>
          </w:p>
        </w:tc>
        <w:tc>
          <w:tcPr>
            <w:tcW w:w="1462" w:type="dxa"/>
          </w:tcPr>
          <w:p w14:paraId="5BA04BB1" w14:textId="478813D3" w:rsidR="00AD0943" w:rsidRDefault="00AD0943" w:rsidP="00AD0943">
            <w:pPr>
              <w:pStyle w:val="Tabletext"/>
            </w:pPr>
            <w:r w:rsidRPr="00C96BA7">
              <w:rPr>
                <w:lang w:eastAsia="en-GB"/>
              </w:rPr>
              <w:t>30,0</w:t>
            </w:r>
          </w:p>
        </w:tc>
        <w:tc>
          <w:tcPr>
            <w:tcW w:w="1689" w:type="dxa"/>
          </w:tcPr>
          <w:p w14:paraId="2F84B219" w14:textId="7DBFEB5E" w:rsidR="00AD0943" w:rsidRDefault="00AD0943" w:rsidP="00AD0943">
            <w:pPr>
              <w:pStyle w:val="Tabletext"/>
            </w:pPr>
            <w:r w:rsidRPr="00C96BA7">
              <w:rPr>
                <w:lang w:eastAsia="en-GB"/>
              </w:rPr>
              <w:t>1 540</w:t>
            </w:r>
          </w:p>
        </w:tc>
        <w:tc>
          <w:tcPr>
            <w:tcW w:w="1400" w:type="dxa"/>
          </w:tcPr>
          <w:p w14:paraId="10B13909" w14:textId="6AA8AA14" w:rsidR="00AD0943" w:rsidRDefault="00AD0943" w:rsidP="00AD0943">
            <w:pPr>
              <w:pStyle w:val="Tabletext"/>
            </w:pPr>
            <w:r w:rsidRPr="00C96BA7">
              <w:rPr>
                <w:lang w:eastAsia="en-GB"/>
              </w:rPr>
              <w:t>46 185</w:t>
            </w:r>
          </w:p>
        </w:tc>
      </w:tr>
      <w:tr w:rsidR="00AD0943" w14:paraId="03F97C7E" w14:textId="77777777" w:rsidTr="00AD0943">
        <w:tc>
          <w:tcPr>
            <w:tcW w:w="4468" w:type="dxa"/>
          </w:tcPr>
          <w:p w14:paraId="7D2FBA9A" w14:textId="6CB3703D" w:rsidR="00AD0943" w:rsidRDefault="00AD0943" w:rsidP="00AD0943">
            <w:pPr>
              <w:pStyle w:val="Tabletext"/>
            </w:pPr>
            <w:r w:rsidRPr="00C96BA7">
              <w:rPr>
                <w:lang w:eastAsia="en-GB"/>
              </w:rPr>
              <w:t>6 mm cladding plates</w:t>
            </w:r>
          </w:p>
        </w:tc>
        <w:tc>
          <w:tcPr>
            <w:tcW w:w="1176" w:type="dxa"/>
          </w:tcPr>
          <w:p w14:paraId="2B168F85" w14:textId="76DD25AA" w:rsidR="00AD0943" w:rsidRDefault="00AD0943" w:rsidP="00AD0943">
            <w:pPr>
              <w:pStyle w:val="Tabletext"/>
            </w:pPr>
            <w:r w:rsidRPr="00C96BA7">
              <w:rPr>
                <w:lang w:eastAsia="en-GB"/>
              </w:rPr>
              <w:t>5</w:t>
            </w:r>
          </w:p>
        </w:tc>
        <w:tc>
          <w:tcPr>
            <w:tcW w:w="1462" w:type="dxa"/>
          </w:tcPr>
          <w:p w14:paraId="1B8CB89C" w14:textId="4A6D51DB" w:rsidR="00AD0943" w:rsidRDefault="00AD0943" w:rsidP="00AD0943">
            <w:pPr>
              <w:pStyle w:val="Tabletext"/>
            </w:pPr>
            <w:r w:rsidRPr="00C96BA7">
              <w:rPr>
                <w:lang w:eastAsia="en-GB"/>
              </w:rPr>
              <w:t>9,0</w:t>
            </w:r>
          </w:p>
        </w:tc>
        <w:tc>
          <w:tcPr>
            <w:tcW w:w="1689" w:type="dxa"/>
          </w:tcPr>
          <w:p w14:paraId="0093039B" w14:textId="46B56A90" w:rsidR="00AD0943" w:rsidRDefault="00AD0943" w:rsidP="00AD0943">
            <w:pPr>
              <w:pStyle w:val="Tabletext"/>
            </w:pPr>
            <w:r w:rsidRPr="00C96BA7">
              <w:rPr>
                <w:lang w:eastAsia="en-GB"/>
              </w:rPr>
              <w:t>120</w:t>
            </w:r>
          </w:p>
        </w:tc>
        <w:tc>
          <w:tcPr>
            <w:tcW w:w="1400" w:type="dxa"/>
          </w:tcPr>
          <w:p w14:paraId="22FDF700" w14:textId="6391B900" w:rsidR="00AD0943" w:rsidRDefault="00AD0943" w:rsidP="00AD0943">
            <w:pPr>
              <w:pStyle w:val="Tabletext"/>
            </w:pPr>
            <w:r w:rsidRPr="00C96BA7">
              <w:rPr>
                <w:lang w:eastAsia="en-GB"/>
              </w:rPr>
              <w:t>1 080</w:t>
            </w:r>
          </w:p>
        </w:tc>
      </w:tr>
      <w:tr w:rsidR="00AD0943" w14:paraId="4D370C04" w14:textId="77777777" w:rsidTr="00AD0943">
        <w:tc>
          <w:tcPr>
            <w:tcW w:w="4468" w:type="dxa"/>
          </w:tcPr>
          <w:p w14:paraId="1529A350" w14:textId="3AE5D410" w:rsidR="00AD0943" w:rsidRDefault="00AD0943" w:rsidP="00AD0943">
            <w:pPr>
              <w:pStyle w:val="Tabletext"/>
            </w:pPr>
            <w:r w:rsidRPr="00C96BA7">
              <w:rPr>
                <w:lang w:eastAsia="en-GB"/>
              </w:rPr>
              <w:t>Removable cladding plates</w:t>
            </w:r>
          </w:p>
        </w:tc>
        <w:tc>
          <w:tcPr>
            <w:tcW w:w="1176" w:type="dxa"/>
          </w:tcPr>
          <w:p w14:paraId="796AF25D" w14:textId="5DFB54CE" w:rsidR="00AD0943" w:rsidRDefault="00AD0943" w:rsidP="00AD0943">
            <w:pPr>
              <w:pStyle w:val="Tabletext"/>
            </w:pPr>
            <w:r w:rsidRPr="00C96BA7">
              <w:rPr>
                <w:lang w:eastAsia="en-GB"/>
              </w:rPr>
              <w:t>2</w:t>
            </w:r>
          </w:p>
        </w:tc>
        <w:tc>
          <w:tcPr>
            <w:tcW w:w="1462" w:type="dxa"/>
          </w:tcPr>
          <w:p w14:paraId="16E0C81F" w14:textId="5EEA0DFB" w:rsidR="00AD0943" w:rsidRDefault="00AD0943" w:rsidP="00AD0943">
            <w:pPr>
              <w:pStyle w:val="Tabletext"/>
            </w:pPr>
            <w:r w:rsidRPr="00C96BA7">
              <w:rPr>
                <w:lang w:eastAsia="en-GB"/>
              </w:rPr>
              <w:t>2,0</w:t>
            </w:r>
          </w:p>
        </w:tc>
        <w:tc>
          <w:tcPr>
            <w:tcW w:w="1689" w:type="dxa"/>
          </w:tcPr>
          <w:p w14:paraId="4869FF8A" w14:textId="38C5E211" w:rsidR="00AD0943" w:rsidRDefault="00AD0943" w:rsidP="00AD0943">
            <w:pPr>
              <w:pStyle w:val="Tabletext"/>
            </w:pPr>
            <w:r w:rsidRPr="00C96BA7">
              <w:rPr>
                <w:lang w:eastAsia="en-GB"/>
              </w:rPr>
              <w:t>700</w:t>
            </w:r>
          </w:p>
        </w:tc>
        <w:tc>
          <w:tcPr>
            <w:tcW w:w="1400" w:type="dxa"/>
          </w:tcPr>
          <w:p w14:paraId="257D2667" w14:textId="687318E1" w:rsidR="00AD0943" w:rsidRDefault="00AD0943" w:rsidP="00AD0943">
            <w:pPr>
              <w:pStyle w:val="Tabletext"/>
            </w:pPr>
            <w:r w:rsidRPr="00C96BA7">
              <w:rPr>
                <w:lang w:eastAsia="en-GB"/>
              </w:rPr>
              <w:t>1 388</w:t>
            </w:r>
          </w:p>
        </w:tc>
      </w:tr>
      <w:tr w:rsidR="00AD0943" w14:paraId="083B5687" w14:textId="77777777" w:rsidTr="00AD0943">
        <w:tc>
          <w:tcPr>
            <w:tcW w:w="4468" w:type="dxa"/>
          </w:tcPr>
          <w:p w14:paraId="53D4E40C" w14:textId="1E05460D" w:rsidR="00AD0943" w:rsidRDefault="00AD0943" w:rsidP="00AD0943">
            <w:pPr>
              <w:pStyle w:val="Tabletext"/>
            </w:pPr>
            <w:r>
              <w:rPr>
                <w:lang w:eastAsia="en-GB"/>
              </w:rPr>
              <w:t>Ladder bars</w:t>
            </w:r>
          </w:p>
        </w:tc>
        <w:tc>
          <w:tcPr>
            <w:tcW w:w="1176" w:type="dxa"/>
          </w:tcPr>
          <w:p w14:paraId="293D7E19" w14:textId="7F65F454" w:rsidR="00AD0943" w:rsidRDefault="00AD0943" w:rsidP="00AD0943">
            <w:pPr>
              <w:pStyle w:val="Tabletext"/>
            </w:pPr>
            <w:r w:rsidRPr="00C96BA7">
              <w:rPr>
                <w:lang w:eastAsia="en-GB"/>
              </w:rPr>
              <w:t>7</w:t>
            </w:r>
          </w:p>
        </w:tc>
        <w:tc>
          <w:tcPr>
            <w:tcW w:w="1462" w:type="dxa"/>
          </w:tcPr>
          <w:p w14:paraId="371B417A" w14:textId="542744B4" w:rsidR="00AD0943" w:rsidRDefault="00AD0943" w:rsidP="00AD0943">
            <w:pPr>
              <w:pStyle w:val="Tabletext"/>
            </w:pPr>
            <w:r w:rsidRPr="00C96BA7">
              <w:rPr>
                <w:lang w:eastAsia="en-GB"/>
              </w:rPr>
              <w:t>4,0</w:t>
            </w:r>
          </w:p>
        </w:tc>
        <w:tc>
          <w:tcPr>
            <w:tcW w:w="1689" w:type="dxa"/>
          </w:tcPr>
          <w:p w14:paraId="2BABA83C" w14:textId="1A7E7228" w:rsidR="00AD0943" w:rsidRDefault="00AD0943" w:rsidP="00AD0943">
            <w:pPr>
              <w:pStyle w:val="Tabletext"/>
            </w:pPr>
            <w:r w:rsidRPr="00C96BA7">
              <w:rPr>
                <w:lang w:eastAsia="en-GB"/>
              </w:rPr>
              <w:t>1 020</w:t>
            </w:r>
          </w:p>
        </w:tc>
        <w:tc>
          <w:tcPr>
            <w:tcW w:w="1400" w:type="dxa"/>
          </w:tcPr>
          <w:p w14:paraId="7361C123" w14:textId="228E4E73" w:rsidR="00AD0943" w:rsidRDefault="00AD0943" w:rsidP="00AD0943">
            <w:pPr>
              <w:pStyle w:val="Tabletext"/>
            </w:pPr>
            <w:r w:rsidRPr="00C96BA7">
              <w:rPr>
                <w:lang w:eastAsia="en-GB"/>
              </w:rPr>
              <w:t>4 080</w:t>
            </w:r>
          </w:p>
        </w:tc>
      </w:tr>
      <w:tr w:rsidR="00AD0943" w14:paraId="63F529FA" w14:textId="77777777" w:rsidTr="00AD0943">
        <w:tc>
          <w:tcPr>
            <w:tcW w:w="4468" w:type="dxa"/>
          </w:tcPr>
          <w:p w14:paraId="6773216D" w14:textId="4B5D2B33" w:rsidR="00AD0943" w:rsidRDefault="00AD0943" w:rsidP="00AD0943">
            <w:pPr>
              <w:pStyle w:val="Tabletext"/>
            </w:pPr>
            <w:r>
              <w:rPr>
                <w:lang w:eastAsia="en-GB"/>
              </w:rPr>
              <w:t>H</w:t>
            </w:r>
            <w:r w:rsidRPr="00C96BA7">
              <w:rPr>
                <w:lang w:eastAsia="en-GB"/>
              </w:rPr>
              <w:t xml:space="preserve">andrail </w:t>
            </w:r>
          </w:p>
        </w:tc>
        <w:tc>
          <w:tcPr>
            <w:tcW w:w="1176" w:type="dxa"/>
          </w:tcPr>
          <w:p w14:paraId="46D64F21" w14:textId="17C8D7F1" w:rsidR="00AD0943" w:rsidRDefault="00AD0943" w:rsidP="00AD0943">
            <w:pPr>
              <w:pStyle w:val="Tabletext"/>
            </w:pPr>
            <w:r w:rsidRPr="00C96BA7">
              <w:rPr>
                <w:lang w:eastAsia="en-GB"/>
              </w:rPr>
              <w:t>1</w:t>
            </w:r>
          </w:p>
        </w:tc>
        <w:tc>
          <w:tcPr>
            <w:tcW w:w="1462" w:type="dxa"/>
          </w:tcPr>
          <w:p w14:paraId="26A67A7C" w14:textId="01838429" w:rsidR="00AD0943" w:rsidRDefault="00AD0943" w:rsidP="00AD0943">
            <w:pPr>
              <w:pStyle w:val="Tabletext"/>
            </w:pPr>
            <w:r w:rsidRPr="00C96BA7">
              <w:rPr>
                <w:lang w:eastAsia="en-GB"/>
              </w:rPr>
              <w:t>8,0</w:t>
            </w:r>
          </w:p>
        </w:tc>
        <w:tc>
          <w:tcPr>
            <w:tcW w:w="1689" w:type="dxa"/>
          </w:tcPr>
          <w:p w14:paraId="5BB5A430" w14:textId="7FEE230C" w:rsidR="00AD0943" w:rsidRDefault="00AD0943" w:rsidP="00AD0943">
            <w:pPr>
              <w:pStyle w:val="Tabletext"/>
            </w:pPr>
            <w:r w:rsidRPr="00C96BA7">
              <w:rPr>
                <w:lang w:eastAsia="en-GB"/>
              </w:rPr>
              <w:t>1 000</w:t>
            </w:r>
          </w:p>
        </w:tc>
        <w:tc>
          <w:tcPr>
            <w:tcW w:w="1400" w:type="dxa"/>
          </w:tcPr>
          <w:p w14:paraId="6268A7AB" w14:textId="48645C08" w:rsidR="00AD0943" w:rsidRDefault="00AD0943" w:rsidP="00AD0943">
            <w:pPr>
              <w:pStyle w:val="Tabletext"/>
            </w:pPr>
            <w:r w:rsidRPr="00C96BA7">
              <w:rPr>
                <w:lang w:eastAsia="en-GB"/>
              </w:rPr>
              <w:t>8 000</w:t>
            </w:r>
          </w:p>
        </w:tc>
      </w:tr>
      <w:tr w:rsidR="00AD0943" w14:paraId="0F07CE9F" w14:textId="77777777" w:rsidTr="00AD0943">
        <w:tc>
          <w:tcPr>
            <w:tcW w:w="4468" w:type="dxa"/>
          </w:tcPr>
          <w:p w14:paraId="4F585A60" w14:textId="504F327F" w:rsidR="00AD0943" w:rsidRDefault="00AD0943" w:rsidP="00AD0943">
            <w:pPr>
              <w:pStyle w:val="Tabletext"/>
            </w:pPr>
            <w:r w:rsidRPr="00C96BA7">
              <w:rPr>
                <w:lang w:eastAsia="en-GB"/>
              </w:rPr>
              <w:t xml:space="preserve">Top handrail </w:t>
            </w:r>
          </w:p>
        </w:tc>
        <w:tc>
          <w:tcPr>
            <w:tcW w:w="1176" w:type="dxa"/>
          </w:tcPr>
          <w:p w14:paraId="0B8FE6B3" w14:textId="1835AEF7" w:rsidR="00AD0943" w:rsidRDefault="00AD0943" w:rsidP="00AD0943">
            <w:pPr>
              <w:pStyle w:val="Tabletext"/>
            </w:pPr>
            <w:r w:rsidRPr="00C96BA7">
              <w:rPr>
                <w:lang w:eastAsia="en-GB"/>
              </w:rPr>
              <w:t>1</w:t>
            </w:r>
          </w:p>
        </w:tc>
        <w:tc>
          <w:tcPr>
            <w:tcW w:w="1462" w:type="dxa"/>
          </w:tcPr>
          <w:p w14:paraId="2A9221FE" w14:textId="2D71D969" w:rsidR="00AD0943" w:rsidRDefault="00AD0943" w:rsidP="00AD0943">
            <w:pPr>
              <w:pStyle w:val="Tabletext"/>
            </w:pPr>
            <w:r w:rsidRPr="00C96BA7">
              <w:rPr>
                <w:lang w:eastAsia="en-GB"/>
              </w:rPr>
              <w:t>4,0</w:t>
            </w:r>
          </w:p>
        </w:tc>
        <w:tc>
          <w:tcPr>
            <w:tcW w:w="1689" w:type="dxa"/>
          </w:tcPr>
          <w:p w14:paraId="432ED342" w14:textId="6DC37E3D" w:rsidR="00AD0943" w:rsidRDefault="00AD0943" w:rsidP="00AD0943">
            <w:pPr>
              <w:pStyle w:val="Tabletext"/>
            </w:pPr>
            <w:r w:rsidRPr="00C96BA7">
              <w:rPr>
                <w:lang w:eastAsia="en-GB"/>
              </w:rPr>
              <w:t>1 931</w:t>
            </w:r>
          </w:p>
        </w:tc>
        <w:tc>
          <w:tcPr>
            <w:tcW w:w="1400" w:type="dxa"/>
          </w:tcPr>
          <w:p w14:paraId="766B577A" w14:textId="4D2B78F8" w:rsidR="00AD0943" w:rsidRDefault="00AD0943" w:rsidP="00AD0943">
            <w:pPr>
              <w:pStyle w:val="Tabletext"/>
            </w:pPr>
            <w:r w:rsidRPr="00C96BA7">
              <w:rPr>
                <w:lang w:eastAsia="en-GB"/>
              </w:rPr>
              <w:t>7 724</w:t>
            </w:r>
          </w:p>
        </w:tc>
      </w:tr>
      <w:tr w:rsidR="00AD0943" w14:paraId="6575CC3D" w14:textId="77777777" w:rsidTr="00AD0943">
        <w:tc>
          <w:tcPr>
            <w:tcW w:w="4468" w:type="dxa"/>
          </w:tcPr>
          <w:p w14:paraId="398E616F" w14:textId="09510C5B" w:rsidR="00AD0943" w:rsidRDefault="00AD0943" w:rsidP="00AD0943">
            <w:pPr>
              <w:pStyle w:val="Tabletext"/>
            </w:pPr>
            <w:r>
              <w:rPr>
                <w:lang w:eastAsia="en-GB"/>
              </w:rPr>
              <w:t>F</w:t>
            </w:r>
            <w:r w:rsidRPr="00C96BA7">
              <w:rPr>
                <w:lang w:eastAsia="en-GB"/>
              </w:rPr>
              <w:t>loor cladding plates</w:t>
            </w:r>
          </w:p>
        </w:tc>
        <w:tc>
          <w:tcPr>
            <w:tcW w:w="1176" w:type="dxa"/>
          </w:tcPr>
          <w:p w14:paraId="263CB797" w14:textId="569B9160" w:rsidR="00AD0943" w:rsidRDefault="00AD0943" w:rsidP="00AD0943">
            <w:pPr>
              <w:pStyle w:val="Tabletext"/>
            </w:pPr>
            <w:r w:rsidRPr="00C96BA7">
              <w:rPr>
                <w:lang w:eastAsia="en-GB"/>
              </w:rPr>
              <w:t>5</w:t>
            </w:r>
          </w:p>
        </w:tc>
        <w:tc>
          <w:tcPr>
            <w:tcW w:w="1462" w:type="dxa"/>
          </w:tcPr>
          <w:p w14:paraId="025BF4A6" w14:textId="03AE53B0" w:rsidR="00AD0943" w:rsidRDefault="00AD0943" w:rsidP="00AD0943">
            <w:pPr>
              <w:pStyle w:val="Tabletext"/>
            </w:pPr>
            <w:r w:rsidRPr="00C96BA7">
              <w:rPr>
                <w:lang w:eastAsia="en-GB"/>
              </w:rPr>
              <w:t>7,0</w:t>
            </w:r>
          </w:p>
        </w:tc>
        <w:tc>
          <w:tcPr>
            <w:tcW w:w="1689" w:type="dxa"/>
          </w:tcPr>
          <w:p w14:paraId="1CC54126" w14:textId="7FCEE62A" w:rsidR="00AD0943" w:rsidRDefault="00AD0943" w:rsidP="00AD0943">
            <w:pPr>
              <w:pStyle w:val="Tabletext"/>
            </w:pPr>
            <w:r w:rsidRPr="00C96BA7">
              <w:rPr>
                <w:lang w:eastAsia="en-GB"/>
              </w:rPr>
              <w:t>2 040</w:t>
            </w:r>
          </w:p>
        </w:tc>
        <w:tc>
          <w:tcPr>
            <w:tcW w:w="1400" w:type="dxa"/>
          </w:tcPr>
          <w:p w14:paraId="5661152A" w14:textId="17CCA8AC" w:rsidR="00AD0943" w:rsidRDefault="00AD0943" w:rsidP="00AD0943">
            <w:pPr>
              <w:pStyle w:val="Tabletext"/>
            </w:pPr>
            <w:r w:rsidRPr="00C96BA7">
              <w:rPr>
                <w:lang w:eastAsia="en-GB"/>
              </w:rPr>
              <w:t>14 280</w:t>
            </w:r>
          </w:p>
        </w:tc>
      </w:tr>
      <w:tr w:rsidR="00AD0943" w14:paraId="0C368D8F" w14:textId="77777777" w:rsidTr="00AD0943">
        <w:tc>
          <w:tcPr>
            <w:tcW w:w="4468" w:type="dxa"/>
          </w:tcPr>
          <w:p w14:paraId="73293425" w14:textId="0553A6D9" w:rsidR="00AD0943" w:rsidRDefault="00AD0943" w:rsidP="00AD0943">
            <w:pPr>
              <w:pStyle w:val="Tabletext"/>
            </w:pPr>
            <w:r>
              <w:rPr>
                <w:lang w:eastAsia="en-GB"/>
              </w:rPr>
              <w:t>C</w:t>
            </w:r>
            <w:r w:rsidRPr="00C96BA7">
              <w:rPr>
                <w:lang w:eastAsia="en-GB"/>
              </w:rPr>
              <w:t xml:space="preserve">ladding plates near floor, side </w:t>
            </w:r>
            <w:r>
              <w:rPr>
                <w:lang w:eastAsia="en-GB"/>
              </w:rPr>
              <w:t>steps</w:t>
            </w:r>
          </w:p>
        </w:tc>
        <w:tc>
          <w:tcPr>
            <w:tcW w:w="1176" w:type="dxa"/>
          </w:tcPr>
          <w:p w14:paraId="0EC2768A" w14:textId="0BDE5859" w:rsidR="00AD0943" w:rsidRDefault="00AD0943" w:rsidP="00AD0943">
            <w:pPr>
              <w:pStyle w:val="Tabletext"/>
            </w:pPr>
            <w:r w:rsidRPr="00C96BA7">
              <w:rPr>
                <w:lang w:eastAsia="en-GB"/>
              </w:rPr>
              <w:t>1</w:t>
            </w:r>
          </w:p>
        </w:tc>
        <w:tc>
          <w:tcPr>
            <w:tcW w:w="1462" w:type="dxa"/>
          </w:tcPr>
          <w:p w14:paraId="554A52CA" w14:textId="51CD2AF1" w:rsidR="00AD0943" w:rsidRDefault="00AD0943" w:rsidP="00AD0943">
            <w:pPr>
              <w:pStyle w:val="Tabletext"/>
            </w:pPr>
            <w:r w:rsidRPr="00C96BA7">
              <w:rPr>
                <w:lang w:eastAsia="en-GB"/>
              </w:rPr>
              <w:t>0,5</w:t>
            </w:r>
          </w:p>
        </w:tc>
        <w:tc>
          <w:tcPr>
            <w:tcW w:w="1689" w:type="dxa"/>
          </w:tcPr>
          <w:p w14:paraId="1F56F43D" w14:textId="3F60CAC6" w:rsidR="00AD0943" w:rsidRDefault="00AD0943" w:rsidP="00AD0943">
            <w:pPr>
              <w:pStyle w:val="Tabletext"/>
            </w:pPr>
            <w:r w:rsidRPr="00C96BA7">
              <w:rPr>
                <w:lang w:eastAsia="en-GB"/>
              </w:rPr>
              <w:t>2 050</w:t>
            </w:r>
          </w:p>
        </w:tc>
        <w:tc>
          <w:tcPr>
            <w:tcW w:w="1400" w:type="dxa"/>
          </w:tcPr>
          <w:p w14:paraId="65E48E5E" w14:textId="216F9B83" w:rsidR="00AD0943" w:rsidRDefault="00AD0943" w:rsidP="00AD0943">
            <w:pPr>
              <w:pStyle w:val="Tabletext"/>
            </w:pPr>
            <w:r w:rsidRPr="00C96BA7">
              <w:rPr>
                <w:lang w:eastAsia="en-GB"/>
              </w:rPr>
              <w:t>934</w:t>
            </w:r>
          </w:p>
        </w:tc>
      </w:tr>
      <w:tr w:rsidR="00AD0943" w14:paraId="71A47D8D" w14:textId="77777777" w:rsidTr="00AD0943">
        <w:tc>
          <w:tcPr>
            <w:tcW w:w="4468" w:type="dxa"/>
          </w:tcPr>
          <w:p w14:paraId="23E15F86" w14:textId="7534979D" w:rsidR="00AD0943" w:rsidRDefault="00AD0943" w:rsidP="00AD0943">
            <w:pPr>
              <w:pStyle w:val="Tabletext"/>
            </w:pPr>
            <w:r>
              <w:rPr>
                <w:lang w:eastAsia="en-GB"/>
              </w:rPr>
              <w:t>A</w:t>
            </w:r>
            <w:r w:rsidRPr="00C96BA7">
              <w:rPr>
                <w:lang w:eastAsia="en-GB"/>
              </w:rPr>
              <w:t>luminium floor</w:t>
            </w:r>
          </w:p>
        </w:tc>
        <w:tc>
          <w:tcPr>
            <w:tcW w:w="1176" w:type="dxa"/>
          </w:tcPr>
          <w:p w14:paraId="181A507A" w14:textId="73FD774A" w:rsidR="00AD0943" w:rsidRDefault="00AD0943" w:rsidP="00AD0943">
            <w:pPr>
              <w:pStyle w:val="Tabletext"/>
            </w:pPr>
            <w:r w:rsidRPr="00C96BA7">
              <w:rPr>
                <w:lang w:eastAsia="en-GB"/>
              </w:rPr>
              <w:t>1</w:t>
            </w:r>
          </w:p>
        </w:tc>
        <w:tc>
          <w:tcPr>
            <w:tcW w:w="1462" w:type="dxa"/>
          </w:tcPr>
          <w:p w14:paraId="448E2605" w14:textId="46F530E3" w:rsidR="00AD0943" w:rsidRDefault="00AD0943" w:rsidP="00AD0943">
            <w:pPr>
              <w:pStyle w:val="Tabletext"/>
            </w:pPr>
            <w:r w:rsidRPr="00C96BA7">
              <w:rPr>
                <w:lang w:eastAsia="en-GB"/>
              </w:rPr>
              <w:t>9,0</w:t>
            </w:r>
          </w:p>
        </w:tc>
        <w:tc>
          <w:tcPr>
            <w:tcW w:w="1689" w:type="dxa"/>
          </w:tcPr>
          <w:p w14:paraId="1C557585" w14:textId="7F4FEEF5" w:rsidR="00AD0943" w:rsidRDefault="00AD0943" w:rsidP="00AD0943">
            <w:pPr>
              <w:pStyle w:val="Tabletext"/>
            </w:pPr>
            <w:r w:rsidRPr="00C96BA7">
              <w:rPr>
                <w:lang w:eastAsia="en-GB"/>
              </w:rPr>
              <w:t>2 110</w:t>
            </w:r>
          </w:p>
        </w:tc>
        <w:tc>
          <w:tcPr>
            <w:tcW w:w="1400" w:type="dxa"/>
          </w:tcPr>
          <w:p w14:paraId="158A31C8" w14:textId="51ADBFF0" w:rsidR="00AD0943" w:rsidRDefault="00AD0943" w:rsidP="00AD0943">
            <w:pPr>
              <w:pStyle w:val="Tabletext"/>
            </w:pPr>
            <w:r w:rsidRPr="00C96BA7">
              <w:rPr>
                <w:lang w:eastAsia="en-GB"/>
              </w:rPr>
              <w:t>18 990</w:t>
            </w:r>
          </w:p>
        </w:tc>
      </w:tr>
      <w:tr w:rsidR="00AD0943" w14:paraId="52619D32" w14:textId="77777777" w:rsidTr="00AD0943">
        <w:tc>
          <w:tcPr>
            <w:tcW w:w="4468" w:type="dxa"/>
          </w:tcPr>
          <w:p w14:paraId="4E717765" w14:textId="7DA9587E" w:rsidR="00AD0943" w:rsidRDefault="00AD0943" w:rsidP="00AD0943">
            <w:pPr>
              <w:pStyle w:val="Tabletext"/>
            </w:pPr>
            <w:r w:rsidRPr="00C96BA7">
              <w:rPr>
                <w:lang w:eastAsia="en-GB"/>
              </w:rPr>
              <w:t xml:space="preserve">Nameplate </w:t>
            </w:r>
          </w:p>
        </w:tc>
        <w:tc>
          <w:tcPr>
            <w:tcW w:w="1176" w:type="dxa"/>
          </w:tcPr>
          <w:p w14:paraId="71FE2A31" w14:textId="5DD63550" w:rsidR="00AD0943" w:rsidRDefault="00AD0943" w:rsidP="00AD0943">
            <w:pPr>
              <w:pStyle w:val="Tabletext"/>
            </w:pPr>
            <w:r w:rsidRPr="00C96BA7">
              <w:rPr>
                <w:lang w:eastAsia="en-GB"/>
              </w:rPr>
              <w:t>2</w:t>
            </w:r>
          </w:p>
        </w:tc>
        <w:tc>
          <w:tcPr>
            <w:tcW w:w="1462" w:type="dxa"/>
          </w:tcPr>
          <w:p w14:paraId="3EA58519" w14:textId="476141A4" w:rsidR="00AD0943" w:rsidRDefault="00AD0943" w:rsidP="00AD0943">
            <w:pPr>
              <w:pStyle w:val="Tabletext"/>
            </w:pPr>
            <w:r w:rsidRPr="00C96BA7">
              <w:rPr>
                <w:lang w:eastAsia="en-GB"/>
              </w:rPr>
              <w:t>4,0</w:t>
            </w:r>
          </w:p>
        </w:tc>
        <w:tc>
          <w:tcPr>
            <w:tcW w:w="1689" w:type="dxa"/>
          </w:tcPr>
          <w:p w14:paraId="6EEFEE1D" w14:textId="388F35D3" w:rsidR="00AD0943" w:rsidRDefault="00AD0943" w:rsidP="00AD0943">
            <w:pPr>
              <w:pStyle w:val="Tabletext"/>
            </w:pPr>
            <w:r w:rsidRPr="00C96BA7">
              <w:rPr>
                <w:lang w:eastAsia="en-GB"/>
              </w:rPr>
              <w:t>1 650</w:t>
            </w:r>
          </w:p>
        </w:tc>
        <w:tc>
          <w:tcPr>
            <w:tcW w:w="1400" w:type="dxa"/>
          </w:tcPr>
          <w:p w14:paraId="058ECD2B" w14:textId="11A941BE" w:rsidR="00AD0943" w:rsidRDefault="00AD0943" w:rsidP="00AD0943">
            <w:pPr>
              <w:pStyle w:val="Tabletext"/>
            </w:pPr>
            <w:r w:rsidRPr="00C96BA7">
              <w:rPr>
                <w:lang w:eastAsia="en-GB"/>
              </w:rPr>
              <w:t>6 584</w:t>
            </w:r>
          </w:p>
        </w:tc>
      </w:tr>
      <w:tr w:rsidR="00AD0943" w14:paraId="51D3C6D5" w14:textId="77777777" w:rsidTr="00AD0943">
        <w:tc>
          <w:tcPr>
            <w:tcW w:w="4468" w:type="dxa"/>
          </w:tcPr>
          <w:p w14:paraId="05D8784F" w14:textId="77777777" w:rsidR="00AD0943" w:rsidRDefault="00AD0943" w:rsidP="00AD0943">
            <w:pPr>
              <w:pStyle w:val="Tabletext"/>
            </w:pPr>
          </w:p>
        </w:tc>
        <w:tc>
          <w:tcPr>
            <w:tcW w:w="1176" w:type="dxa"/>
          </w:tcPr>
          <w:p w14:paraId="5C8C2CD0" w14:textId="77777777" w:rsidR="00AD0943" w:rsidRDefault="00AD0943" w:rsidP="00AD0943">
            <w:pPr>
              <w:pStyle w:val="Tabletext"/>
            </w:pPr>
          </w:p>
        </w:tc>
        <w:tc>
          <w:tcPr>
            <w:tcW w:w="1462" w:type="dxa"/>
          </w:tcPr>
          <w:p w14:paraId="08A017A9" w14:textId="77777777" w:rsidR="00AD0943" w:rsidRDefault="00AD0943" w:rsidP="00AD0943">
            <w:pPr>
              <w:pStyle w:val="Tabletext"/>
            </w:pPr>
          </w:p>
        </w:tc>
        <w:tc>
          <w:tcPr>
            <w:tcW w:w="1689" w:type="dxa"/>
          </w:tcPr>
          <w:p w14:paraId="00B857AF" w14:textId="77777777" w:rsidR="00AD0943" w:rsidRDefault="00AD0943" w:rsidP="00AD0943">
            <w:pPr>
              <w:pStyle w:val="Tabletext"/>
            </w:pPr>
          </w:p>
        </w:tc>
        <w:tc>
          <w:tcPr>
            <w:tcW w:w="1400" w:type="dxa"/>
          </w:tcPr>
          <w:p w14:paraId="3B088B46" w14:textId="77777777" w:rsidR="00AD0943" w:rsidRDefault="00AD0943" w:rsidP="00AD0943">
            <w:pPr>
              <w:pStyle w:val="Tabletext"/>
            </w:pPr>
          </w:p>
        </w:tc>
      </w:tr>
      <w:tr w:rsidR="00AD0943" w14:paraId="3E25CBBE" w14:textId="77777777" w:rsidTr="00AD0943">
        <w:tc>
          <w:tcPr>
            <w:tcW w:w="4468" w:type="dxa"/>
          </w:tcPr>
          <w:p w14:paraId="447FCCD8" w14:textId="64B4E0B8" w:rsidR="00AD0943" w:rsidRDefault="00AD0943" w:rsidP="00AD0943">
            <w:pPr>
              <w:pStyle w:val="Tabletext"/>
            </w:pPr>
            <w:r w:rsidRPr="009A0C4B">
              <w:rPr>
                <w:b/>
                <w:lang w:eastAsia="en-GB"/>
              </w:rPr>
              <w:t>Upper parts</w:t>
            </w:r>
          </w:p>
        </w:tc>
        <w:tc>
          <w:tcPr>
            <w:tcW w:w="1176" w:type="dxa"/>
          </w:tcPr>
          <w:p w14:paraId="75E250C8" w14:textId="7DC81966" w:rsidR="00AD0943" w:rsidRDefault="00AD0943" w:rsidP="00AD0943">
            <w:pPr>
              <w:pStyle w:val="Tabletext"/>
            </w:pPr>
          </w:p>
        </w:tc>
        <w:tc>
          <w:tcPr>
            <w:tcW w:w="1462" w:type="dxa"/>
          </w:tcPr>
          <w:p w14:paraId="06421274" w14:textId="79200DDC" w:rsidR="00AD0943" w:rsidRDefault="00AD0943" w:rsidP="00AD0943">
            <w:pPr>
              <w:pStyle w:val="Tabletext"/>
            </w:pPr>
            <w:r w:rsidRPr="00C96BA7">
              <w:rPr>
                <w:lang w:eastAsia="en-GB"/>
              </w:rPr>
              <w:t>18,0</w:t>
            </w:r>
          </w:p>
        </w:tc>
        <w:tc>
          <w:tcPr>
            <w:tcW w:w="1689" w:type="dxa"/>
          </w:tcPr>
          <w:p w14:paraId="2FCAA11E" w14:textId="6910AD33" w:rsidR="00AD0943" w:rsidRDefault="00AD0943" w:rsidP="00AD0943">
            <w:pPr>
              <w:pStyle w:val="Tabletext"/>
            </w:pPr>
            <w:r w:rsidRPr="00C96BA7">
              <w:rPr>
                <w:lang w:eastAsia="en-GB"/>
              </w:rPr>
              <w:t>3 149</w:t>
            </w:r>
          </w:p>
        </w:tc>
        <w:tc>
          <w:tcPr>
            <w:tcW w:w="1400" w:type="dxa"/>
          </w:tcPr>
          <w:p w14:paraId="0B93BF7D" w14:textId="254BCA8D" w:rsidR="00AD0943" w:rsidRDefault="00AD0943" w:rsidP="00AD0943">
            <w:pPr>
              <w:pStyle w:val="Tabletext"/>
            </w:pPr>
            <w:r w:rsidRPr="00C96BA7">
              <w:rPr>
                <w:lang w:eastAsia="en-GB"/>
              </w:rPr>
              <w:t>56 763</w:t>
            </w:r>
          </w:p>
        </w:tc>
      </w:tr>
      <w:tr w:rsidR="00AD0943" w14:paraId="7A566ABF" w14:textId="77777777" w:rsidTr="00AD0943">
        <w:tc>
          <w:tcPr>
            <w:tcW w:w="4468" w:type="dxa"/>
          </w:tcPr>
          <w:p w14:paraId="4B060DBE" w14:textId="0A1DD1EE" w:rsidR="00AD0943" w:rsidRDefault="00AD0943" w:rsidP="00AD0943">
            <w:pPr>
              <w:pStyle w:val="Tabletext"/>
            </w:pPr>
            <w:r>
              <w:rPr>
                <w:lang w:eastAsia="en-GB"/>
              </w:rPr>
              <w:t>Stringers</w:t>
            </w:r>
            <w:r w:rsidRPr="00C96BA7">
              <w:rPr>
                <w:lang w:eastAsia="en-GB"/>
              </w:rPr>
              <w:t xml:space="preserve"> for </w:t>
            </w:r>
            <w:r>
              <w:rPr>
                <w:lang w:eastAsia="en-GB"/>
              </w:rPr>
              <w:t>ladder</w:t>
            </w:r>
            <w:r w:rsidRPr="00C96BA7">
              <w:rPr>
                <w:lang w:eastAsia="en-GB"/>
              </w:rPr>
              <w:t xml:space="preserve"> </w:t>
            </w:r>
          </w:p>
        </w:tc>
        <w:tc>
          <w:tcPr>
            <w:tcW w:w="1176" w:type="dxa"/>
          </w:tcPr>
          <w:p w14:paraId="424A0412" w14:textId="476E2235" w:rsidR="00AD0943" w:rsidRDefault="00AD0943" w:rsidP="00AD0943">
            <w:pPr>
              <w:pStyle w:val="Tabletext"/>
            </w:pPr>
            <w:r w:rsidRPr="00C96BA7">
              <w:rPr>
                <w:lang w:eastAsia="en-GB"/>
              </w:rPr>
              <w:t>2</w:t>
            </w:r>
          </w:p>
        </w:tc>
        <w:tc>
          <w:tcPr>
            <w:tcW w:w="1462" w:type="dxa"/>
          </w:tcPr>
          <w:p w14:paraId="2C8AFC69" w14:textId="5DC0B698" w:rsidR="00AD0943" w:rsidRDefault="00AD0943" w:rsidP="00AD0943">
            <w:pPr>
              <w:pStyle w:val="Tabletext"/>
            </w:pPr>
            <w:r w:rsidRPr="00C96BA7">
              <w:rPr>
                <w:lang w:eastAsia="en-GB"/>
              </w:rPr>
              <w:t>5,0</w:t>
            </w:r>
          </w:p>
        </w:tc>
        <w:tc>
          <w:tcPr>
            <w:tcW w:w="1689" w:type="dxa"/>
          </w:tcPr>
          <w:p w14:paraId="6B0201C3" w14:textId="3FD17DA8" w:rsidR="00AD0943" w:rsidRDefault="00AD0943" w:rsidP="00AD0943">
            <w:pPr>
              <w:pStyle w:val="Tabletext"/>
            </w:pPr>
            <w:r w:rsidRPr="00C96BA7">
              <w:rPr>
                <w:lang w:eastAsia="en-GB"/>
              </w:rPr>
              <w:t>2 722</w:t>
            </w:r>
          </w:p>
        </w:tc>
        <w:tc>
          <w:tcPr>
            <w:tcW w:w="1400" w:type="dxa"/>
          </w:tcPr>
          <w:p w14:paraId="470A89D4" w14:textId="67A6435C" w:rsidR="00AD0943" w:rsidRDefault="00AD0943" w:rsidP="00AD0943">
            <w:pPr>
              <w:pStyle w:val="Tabletext"/>
            </w:pPr>
            <w:r w:rsidRPr="00C96BA7">
              <w:rPr>
                <w:lang w:eastAsia="en-GB"/>
              </w:rPr>
              <w:t>13 608</w:t>
            </w:r>
          </w:p>
        </w:tc>
      </w:tr>
      <w:tr w:rsidR="00AD0943" w14:paraId="7CE55586" w14:textId="77777777" w:rsidTr="00AD0943">
        <w:tc>
          <w:tcPr>
            <w:tcW w:w="4468" w:type="dxa"/>
          </w:tcPr>
          <w:p w14:paraId="604A0E55" w14:textId="350B5E32" w:rsidR="00AD0943" w:rsidRDefault="00AD0943" w:rsidP="00AD0943">
            <w:pPr>
              <w:pStyle w:val="Tabletext"/>
            </w:pPr>
            <w:r>
              <w:rPr>
                <w:lang w:eastAsia="en-GB"/>
              </w:rPr>
              <w:t>U</w:t>
            </w:r>
            <w:r w:rsidRPr="00C96BA7">
              <w:rPr>
                <w:lang w:eastAsia="en-GB"/>
              </w:rPr>
              <w:t xml:space="preserve">pper ring </w:t>
            </w:r>
          </w:p>
        </w:tc>
        <w:tc>
          <w:tcPr>
            <w:tcW w:w="1176" w:type="dxa"/>
          </w:tcPr>
          <w:p w14:paraId="1414B0EB" w14:textId="4BCB75EA" w:rsidR="00AD0943" w:rsidRDefault="00AD0943" w:rsidP="00AD0943">
            <w:pPr>
              <w:pStyle w:val="Tabletext"/>
            </w:pPr>
            <w:r w:rsidRPr="00C96BA7">
              <w:rPr>
                <w:lang w:eastAsia="en-GB"/>
              </w:rPr>
              <w:t>1</w:t>
            </w:r>
          </w:p>
        </w:tc>
        <w:tc>
          <w:tcPr>
            <w:tcW w:w="1462" w:type="dxa"/>
          </w:tcPr>
          <w:p w14:paraId="78D3D945" w14:textId="4529C0DB" w:rsidR="00AD0943" w:rsidRDefault="00AD0943" w:rsidP="00AD0943">
            <w:pPr>
              <w:pStyle w:val="Tabletext"/>
            </w:pPr>
            <w:r w:rsidRPr="00C96BA7">
              <w:rPr>
                <w:lang w:eastAsia="en-GB"/>
              </w:rPr>
              <w:t>5,0</w:t>
            </w:r>
          </w:p>
        </w:tc>
        <w:tc>
          <w:tcPr>
            <w:tcW w:w="1689" w:type="dxa"/>
          </w:tcPr>
          <w:p w14:paraId="72432B38" w14:textId="62CE60BC" w:rsidR="00AD0943" w:rsidRDefault="00AD0943" w:rsidP="00AD0943">
            <w:pPr>
              <w:pStyle w:val="Tabletext"/>
            </w:pPr>
            <w:r w:rsidRPr="00C96BA7">
              <w:rPr>
                <w:lang w:eastAsia="en-GB"/>
              </w:rPr>
              <w:t>3 300</w:t>
            </w:r>
          </w:p>
        </w:tc>
        <w:tc>
          <w:tcPr>
            <w:tcW w:w="1400" w:type="dxa"/>
          </w:tcPr>
          <w:p w14:paraId="15DDE6A0" w14:textId="70730CD7" w:rsidR="00AD0943" w:rsidRDefault="00AD0943" w:rsidP="00AD0943">
            <w:pPr>
              <w:pStyle w:val="Tabletext"/>
            </w:pPr>
            <w:r w:rsidRPr="00C96BA7">
              <w:rPr>
                <w:lang w:eastAsia="en-GB"/>
              </w:rPr>
              <w:t>16 500</w:t>
            </w:r>
          </w:p>
        </w:tc>
      </w:tr>
      <w:tr w:rsidR="00AD0943" w14:paraId="27B0AFBB" w14:textId="77777777" w:rsidTr="00AD0943">
        <w:tc>
          <w:tcPr>
            <w:tcW w:w="4468" w:type="dxa"/>
          </w:tcPr>
          <w:p w14:paraId="050EE7E0" w14:textId="102969A0" w:rsidR="00AD0943" w:rsidRDefault="00AD0943" w:rsidP="00AD0943">
            <w:pPr>
              <w:pStyle w:val="Tabletext"/>
            </w:pPr>
            <w:r w:rsidRPr="00C96BA7">
              <w:rPr>
                <w:lang w:eastAsia="en-GB"/>
              </w:rPr>
              <w:t>Top plate for light base</w:t>
            </w:r>
          </w:p>
        </w:tc>
        <w:tc>
          <w:tcPr>
            <w:tcW w:w="1176" w:type="dxa"/>
          </w:tcPr>
          <w:p w14:paraId="27E228F6" w14:textId="19C208E8" w:rsidR="00AD0943" w:rsidRDefault="00AD0943" w:rsidP="00AD0943">
            <w:pPr>
              <w:pStyle w:val="Tabletext"/>
            </w:pPr>
            <w:r w:rsidRPr="00C96BA7">
              <w:rPr>
                <w:lang w:eastAsia="en-GB"/>
              </w:rPr>
              <w:t>1</w:t>
            </w:r>
          </w:p>
        </w:tc>
        <w:tc>
          <w:tcPr>
            <w:tcW w:w="1462" w:type="dxa"/>
          </w:tcPr>
          <w:p w14:paraId="2A4A1BC4" w14:textId="6DD87104" w:rsidR="00AD0943" w:rsidRDefault="00AD0943" w:rsidP="00AD0943">
            <w:pPr>
              <w:pStyle w:val="Tabletext"/>
            </w:pPr>
            <w:r w:rsidRPr="00C96BA7">
              <w:rPr>
                <w:lang w:eastAsia="en-GB"/>
              </w:rPr>
              <w:t>6,0</w:t>
            </w:r>
          </w:p>
        </w:tc>
        <w:tc>
          <w:tcPr>
            <w:tcW w:w="1689" w:type="dxa"/>
          </w:tcPr>
          <w:p w14:paraId="78180318" w14:textId="2261E9CF" w:rsidR="00AD0943" w:rsidRDefault="00AD0943" w:rsidP="00AD0943">
            <w:pPr>
              <w:pStyle w:val="Tabletext"/>
            </w:pPr>
            <w:r w:rsidRPr="00C96BA7">
              <w:rPr>
                <w:lang w:eastAsia="en-GB"/>
              </w:rPr>
              <w:t>3 300</w:t>
            </w:r>
          </w:p>
        </w:tc>
        <w:tc>
          <w:tcPr>
            <w:tcW w:w="1400" w:type="dxa"/>
          </w:tcPr>
          <w:p w14:paraId="4C3BA834" w14:textId="08C08DF1" w:rsidR="00AD0943" w:rsidRDefault="00AD0943" w:rsidP="00AD0943">
            <w:pPr>
              <w:pStyle w:val="Tabletext"/>
            </w:pPr>
            <w:r w:rsidRPr="00C96BA7">
              <w:rPr>
                <w:lang w:eastAsia="en-GB"/>
              </w:rPr>
              <w:t>19 887</w:t>
            </w:r>
          </w:p>
        </w:tc>
      </w:tr>
      <w:tr w:rsidR="00AD0943" w14:paraId="14D0DCB0" w14:textId="77777777" w:rsidTr="00AD0943">
        <w:tc>
          <w:tcPr>
            <w:tcW w:w="4468" w:type="dxa"/>
          </w:tcPr>
          <w:p w14:paraId="40524E6F" w14:textId="1FC5E137" w:rsidR="00AD0943" w:rsidRDefault="00AD0943" w:rsidP="00AD0943">
            <w:pPr>
              <w:pStyle w:val="Tabletext"/>
            </w:pPr>
            <w:r w:rsidRPr="00C96BA7">
              <w:rPr>
                <w:lang w:eastAsia="en-GB"/>
              </w:rPr>
              <w:t>Light base</w:t>
            </w:r>
          </w:p>
        </w:tc>
        <w:tc>
          <w:tcPr>
            <w:tcW w:w="1176" w:type="dxa"/>
          </w:tcPr>
          <w:p w14:paraId="3097C653" w14:textId="43DC63A7" w:rsidR="00AD0943" w:rsidRDefault="00AD0943" w:rsidP="00AD0943">
            <w:pPr>
              <w:pStyle w:val="Tabletext"/>
            </w:pPr>
            <w:r w:rsidRPr="00C96BA7">
              <w:rPr>
                <w:lang w:eastAsia="en-GB"/>
              </w:rPr>
              <w:t>1</w:t>
            </w:r>
          </w:p>
        </w:tc>
        <w:tc>
          <w:tcPr>
            <w:tcW w:w="1462" w:type="dxa"/>
          </w:tcPr>
          <w:p w14:paraId="49A03B5D" w14:textId="23749007" w:rsidR="00AD0943" w:rsidRDefault="00AD0943" w:rsidP="00AD0943">
            <w:pPr>
              <w:pStyle w:val="Tabletext"/>
            </w:pPr>
            <w:r w:rsidRPr="00C96BA7">
              <w:rPr>
                <w:lang w:eastAsia="en-GB"/>
              </w:rPr>
              <w:t>2,0</w:t>
            </w:r>
          </w:p>
        </w:tc>
        <w:tc>
          <w:tcPr>
            <w:tcW w:w="1689" w:type="dxa"/>
          </w:tcPr>
          <w:p w14:paraId="23123721" w14:textId="2153780D" w:rsidR="00AD0943" w:rsidRDefault="00AD0943" w:rsidP="00AD0943">
            <w:pPr>
              <w:pStyle w:val="Tabletext"/>
            </w:pPr>
            <w:r w:rsidRPr="00C96BA7">
              <w:rPr>
                <w:lang w:eastAsia="en-GB"/>
              </w:rPr>
              <w:t>3 384</w:t>
            </w:r>
          </w:p>
        </w:tc>
        <w:tc>
          <w:tcPr>
            <w:tcW w:w="1400" w:type="dxa"/>
          </w:tcPr>
          <w:p w14:paraId="0CD9A663" w14:textId="5E121783" w:rsidR="00AD0943" w:rsidRDefault="00AD0943" w:rsidP="00AD0943">
            <w:pPr>
              <w:pStyle w:val="Tabletext"/>
            </w:pPr>
            <w:r w:rsidRPr="00C96BA7">
              <w:rPr>
                <w:lang w:eastAsia="en-GB"/>
              </w:rPr>
              <w:t>6 768</w:t>
            </w:r>
          </w:p>
        </w:tc>
      </w:tr>
      <w:tr w:rsidR="00AD0943" w14:paraId="613240DF" w14:textId="77777777" w:rsidTr="00AD0943">
        <w:tc>
          <w:tcPr>
            <w:tcW w:w="4468" w:type="dxa"/>
          </w:tcPr>
          <w:p w14:paraId="2BAF12AC" w14:textId="77777777" w:rsidR="00AD0943" w:rsidRDefault="00AD0943" w:rsidP="00AD0943">
            <w:pPr>
              <w:pStyle w:val="Tabletext"/>
            </w:pPr>
          </w:p>
        </w:tc>
        <w:tc>
          <w:tcPr>
            <w:tcW w:w="1176" w:type="dxa"/>
          </w:tcPr>
          <w:p w14:paraId="766C15F1" w14:textId="77777777" w:rsidR="00AD0943" w:rsidRDefault="00AD0943" w:rsidP="00AD0943">
            <w:pPr>
              <w:pStyle w:val="Tabletext"/>
            </w:pPr>
          </w:p>
        </w:tc>
        <w:tc>
          <w:tcPr>
            <w:tcW w:w="1462" w:type="dxa"/>
          </w:tcPr>
          <w:p w14:paraId="2B92A701" w14:textId="77777777" w:rsidR="00AD0943" w:rsidRDefault="00AD0943" w:rsidP="00AD0943">
            <w:pPr>
              <w:pStyle w:val="Tabletext"/>
            </w:pPr>
          </w:p>
        </w:tc>
        <w:tc>
          <w:tcPr>
            <w:tcW w:w="1689" w:type="dxa"/>
          </w:tcPr>
          <w:p w14:paraId="341D8CEF" w14:textId="77777777" w:rsidR="00AD0943" w:rsidRDefault="00AD0943" w:rsidP="00AD0943">
            <w:pPr>
              <w:pStyle w:val="Tabletext"/>
            </w:pPr>
          </w:p>
        </w:tc>
        <w:tc>
          <w:tcPr>
            <w:tcW w:w="1400" w:type="dxa"/>
          </w:tcPr>
          <w:p w14:paraId="6CB46FCF" w14:textId="77777777" w:rsidR="00AD0943" w:rsidRDefault="00AD0943" w:rsidP="00AD0943">
            <w:pPr>
              <w:pStyle w:val="Tabletext"/>
            </w:pPr>
          </w:p>
        </w:tc>
      </w:tr>
      <w:tr w:rsidR="00AD0943" w14:paraId="6406ECB6" w14:textId="77777777" w:rsidTr="00AD0943">
        <w:tc>
          <w:tcPr>
            <w:tcW w:w="4468" w:type="dxa"/>
          </w:tcPr>
          <w:p w14:paraId="5FEFA1C5" w14:textId="055DB667" w:rsidR="00AD0943" w:rsidRDefault="00AD0943" w:rsidP="00AD0943">
            <w:pPr>
              <w:pStyle w:val="Tabletext"/>
            </w:pPr>
            <w:r w:rsidRPr="009A0C4B">
              <w:rPr>
                <w:b/>
                <w:lang w:eastAsia="en-GB"/>
              </w:rPr>
              <w:t>Support for Day mark</w:t>
            </w:r>
          </w:p>
        </w:tc>
        <w:tc>
          <w:tcPr>
            <w:tcW w:w="1176" w:type="dxa"/>
          </w:tcPr>
          <w:p w14:paraId="071DFEF3" w14:textId="78E7E06C" w:rsidR="00AD0943" w:rsidRDefault="00AD0943" w:rsidP="00AD0943">
            <w:pPr>
              <w:pStyle w:val="Tabletext"/>
            </w:pPr>
          </w:p>
        </w:tc>
        <w:tc>
          <w:tcPr>
            <w:tcW w:w="1462" w:type="dxa"/>
          </w:tcPr>
          <w:p w14:paraId="24CA77D6" w14:textId="49C633D6" w:rsidR="00AD0943" w:rsidRDefault="00AD0943" w:rsidP="00AD0943">
            <w:pPr>
              <w:pStyle w:val="Tabletext"/>
            </w:pPr>
            <w:r w:rsidRPr="00C96BA7">
              <w:rPr>
                <w:lang w:eastAsia="en-GB"/>
              </w:rPr>
              <w:t>7,0</w:t>
            </w:r>
          </w:p>
        </w:tc>
        <w:tc>
          <w:tcPr>
            <w:tcW w:w="1689" w:type="dxa"/>
          </w:tcPr>
          <w:p w14:paraId="06641221" w14:textId="1A315A00" w:rsidR="00AD0943" w:rsidRDefault="00AD0943" w:rsidP="00AD0943">
            <w:pPr>
              <w:pStyle w:val="Tabletext"/>
            </w:pPr>
            <w:r w:rsidRPr="00C96BA7">
              <w:rPr>
                <w:lang w:eastAsia="en-GB"/>
              </w:rPr>
              <w:t>3 484</w:t>
            </w:r>
          </w:p>
        </w:tc>
        <w:tc>
          <w:tcPr>
            <w:tcW w:w="1400" w:type="dxa"/>
          </w:tcPr>
          <w:p w14:paraId="4818371B" w14:textId="771CE8EF" w:rsidR="00AD0943" w:rsidRDefault="00AD0943" w:rsidP="00AD0943">
            <w:pPr>
              <w:pStyle w:val="Tabletext"/>
            </w:pPr>
            <w:r w:rsidRPr="00C96BA7">
              <w:rPr>
                <w:lang w:eastAsia="en-GB"/>
              </w:rPr>
              <w:t>24 234</w:t>
            </w:r>
          </w:p>
        </w:tc>
      </w:tr>
      <w:tr w:rsidR="00AD0943" w14:paraId="73E951BA" w14:textId="77777777" w:rsidTr="00AD0943">
        <w:tc>
          <w:tcPr>
            <w:tcW w:w="4468" w:type="dxa"/>
          </w:tcPr>
          <w:p w14:paraId="78B3DD27" w14:textId="772B4277" w:rsidR="00AD0943" w:rsidRDefault="00AD0943" w:rsidP="00AD0943">
            <w:pPr>
              <w:pStyle w:val="Tabletext"/>
            </w:pPr>
            <w:r w:rsidRPr="00C7347C">
              <w:rPr>
                <w:lang w:val="fr-FR" w:eastAsia="en-GB"/>
              </w:rPr>
              <w:t xml:space="preserve">Aluminium pipe </w:t>
            </w:r>
          </w:p>
        </w:tc>
        <w:tc>
          <w:tcPr>
            <w:tcW w:w="1176" w:type="dxa"/>
          </w:tcPr>
          <w:p w14:paraId="2738159C" w14:textId="04B0F503" w:rsidR="00AD0943" w:rsidRDefault="00AD0943" w:rsidP="00AD0943">
            <w:pPr>
              <w:pStyle w:val="Tabletext"/>
            </w:pPr>
            <w:r w:rsidRPr="00C7347C">
              <w:rPr>
                <w:lang w:val="fr-FR" w:eastAsia="en-GB"/>
              </w:rPr>
              <w:t>1</w:t>
            </w:r>
          </w:p>
        </w:tc>
        <w:tc>
          <w:tcPr>
            <w:tcW w:w="1462" w:type="dxa"/>
          </w:tcPr>
          <w:p w14:paraId="2DA1BFA4" w14:textId="53BF63AB" w:rsidR="00AD0943" w:rsidRDefault="00AD0943" w:rsidP="00AD0943">
            <w:pPr>
              <w:pStyle w:val="Tabletext"/>
            </w:pPr>
            <w:r w:rsidRPr="00C7347C">
              <w:rPr>
                <w:lang w:val="fr-FR" w:eastAsia="en-GB"/>
              </w:rPr>
              <w:t>3,0</w:t>
            </w:r>
          </w:p>
        </w:tc>
        <w:tc>
          <w:tcPr>
            <w:tcW w:w="1689" w:type="dxa"/>
          </w:tcPr>
          <w:p w14:paraId="3141B25F" w14:textId="72566C37" w:rsidR="00AD0943" w:rsidRDefault="00AD0943" w:rsidP="00AD0943">
            <w:pPr>
              <w:pStyle w:val="Tabletext"/>
            </w:pPr>
            <w:r w:rsidRPr="00C7347C">
              <w:rPr>
                <w:lang w:val="fr-FR" w:eastAsia="en-GB"/>
              </w:rPr>
              <w:t>2 825</w:t>
            </w:r>
          </w:p>
        </w:tc>
        <w:tc>
          <w:tcPr>
            <w:tcW w:w="1400" w:type="dxa"/>
          </w:tcPr>
          <w:p w14:paraId="4064BE67" w14:textId="2B210BB1" w:rsidR="00AD0943" w:rsidRDefault="00AD0943" w:rsidP="00AD0943">
            <w:pPr>
              <w:pStyle w:val="Tabletext"/>
            </w:pPr>
            <w:r w:rsidRPr="00C7347C">
              <w:rPr>
                <w:lang w:val="fr-FR" w:eastAsia="en-GB"/>
              </w:rPr>
              <w:t>8 475</w:t>
            </w:r>
          </w:p>
        </w:tc>
      </w:tr>
      <w:tr w:rsidR="00AD0943" w14:paraId="37990228" w14:textId="77777777" w:rsidTr="00AD0943">
        <w:tc>
          <w:tcPr>
            <w:tcW w:w="4468" w:type="dxa"/>
          </w:tcPr>
          <w:p w14:paraId="58F14461" w14:textId="51A1C026" w:rsidR="00AD0943" w:rsidRDefault="00AD0943" w:rsidP="00AD0943">
            <w:pPr>
              <w:pStyle w:val="Tabletext"/>
            </w:pPr>
            <w:r w:rsidRPr="00C7347C">
              <w:rPr>
                <w:lang w:val="fr-FR" w:eastAsia="en-GB"/>
              </w:rPr>
              <w:t>Carbon pipe</w:t>
            </w:r>
          </w:p>
        </w:tc>
        <w:tc>
          <w:tcPr>
            <w:tcW w:w="1176" w:type="dxa"/>
          </w:tcPr>
          <w:p w14:paraId="3AD92829" w14:textId="019DF482" w:rsidR="00AD0943" w:rsidRDefault="00AD0943" w:rsidP="00AD0943">
            <w:pPr>
              <w:pStyle w:val="Tabletext"/>
            </w:pPr>
            <w:r w:rsidRPr="00C7347C">
              <w:rPr>
                <w:lang w:val="fr-FR" w:eastAsia="en-GB"/>
              </w:rPr>
              <w:t>1</w:t>
            </w:r>
          </w:p>
        </w:tc>
        <w:tc>
          <w:tcPr>
            <w:tcW w:w="1462" w:type="dxa"/>
          </w:tcPr>
          <w:p w14:paraId="37E68E74" w14:textId="705F8989" w:rsidR="00AD0943" w:rsidRDefault="00AD0943" w:rsidP="00AD0943">
            <w:pPr>
              <w:pStyle w:val="Tabletext"/>
            </w:pPr>
            <w:r w:rsidRPr="00C7347C">
              <w:rPr>
                <w:lang w:val="fr-FR" w:eastAsia="en-GB"/>
              </w:rPr>
              <w:t>2,0</w:t>
            </w:r>
          </w:p>
        </w:tc>
        <w:tc>
          <w:tcPr>
            <w:tcW w:w="1689" w:type="dxa"/>
          </w:tcPr>
          <w:p w14:paraId="22F3BEA6" w14:textId="78827F5A" w:rsidR="00AD0943" w:rsidRDefault="00AD0943" w:rsidP="00AD0943">
            <w:pPr>
              <w:pStyle w:val="Tabletext"/>
            </w:pPr>
            <w:r w:rsidRPr="00C7347C">
              <w:rPr>
                <w:lang w:val="fr-FR" w:eastAsia="en-GB"/>
              </w:rPr>
              <w:t>3 800</w:t>
            </w:r>
          </w:p>
        </w:tc>
        <w:tc>
          <w:tcPr>
            <w:tcW w:w="1400" w:type="dxa"/>
          </w:tcPr>
          <w:p w14:paraId="7BE5BD38" w14:textId="2DCA4A50" w:rsidR="00AD0943" w:rsidRDefault="00AD0943" w:rsidP="00AD0943">
            <w:pPr>
              <w:pStyle w:val="Tabletext"/>
            </w:pPr>
            <w:r w:rsidRPr="00C7347C">
              <w:rPr>
                <w:lang w:val="fr-FR" w:eastAsia="en-GB"/>
              </w:rPr>
              <w:t>7 600</w:t>
            </w:r>
          </w:p>
        </w:tc>
      </w:tr>
      <w:tr w:rsidR="00AD0943" w14:paraId="42974659" w14:textId="77777777" w:rsidTr="00AD0943">
        <w:tc>
          <w:tcPr>
            <w:tcW w:w="4468" w:type="dxa"/>
          </w:tcPr>
          <w:p w14:paraId="03F49945" w14:textId="45554174" w:rsidR="00AD0943" w:rsidRDefault="00AD0943" w:rsidP="00AD0943">
            <w:pPr>
              <w:pStyle w:val="Tabletext"/>
            </w:pPr>
            <w:r w:rsidRPr="00C7347C">
              <w:rPr>
                <w:lang w:val="fr-FR" w:eastAsia="en-GB"/>
              </w:rPr>
              <w:t>Connection plate</w:t>
            </w:r>
          </w:p>
        </w:tc>
        <w:tc>
          <w:tcPr>
            <w:tcW w:w="1176" w:type="dxa"/>
          </w:tcPr>
          <w:p w14:paraId="59A88C49" w14:textId="28AD2DE5" w:rsidR="00AD0943" w:rsidRDefault="00AD0943" w:rsidP="00AD0943">
            <w:pPr>
              <w:pStyle w:val="Tabletext"/>
            </w:pPr>
            <w:r w:rsidRPr="00C7347C">
              <w:rPr>
                <w:lang w:val="fr-FR" w:eastAsia="en-GB"/>
              </w:rPr>
              <w:t>1</w:t>
            </w:r>
          </w:p>
        </w:tc>
        <w:tc>
          <w:tcPr>
            <w:tcW w:w="1462" w:type="dxa"/>
          </w:tcPr>
          <w:p w14:paraId="321AAA68" w14:textId="1C2C349F" w:rsidR="00AD0943" w:rsidRDefault="00AD0943" w:rsidP="00AD0943">
            <w:pPr>
              <w:pStyle w:val="Tabletext"/>
            </w:pPr>
            <w:r w:rsidRPr="00C7347C">
              <w:rPr>
                <w:lang w:val="fr-FR" w:eastAsia="en-GB"/>
              </w:rPr>
              <w:t>0,5</w:t>
            </w:r>
          </w:p>
        </w:tc>
        <w:tc>
          <w:tcPr>
            <w:tcW w:w="1689" w:type="dxa"/>
          </w:tcPr>
          <w:p w14:paraId="4408221C" w14:textId="415C85D3" w:rsidR="00AD0943" w:rsidRDefault="00AD0943" w:rsidP="00AD0943">
            <w:pPr>
              <w:pStyle w:val="Tabletext"/>
            </w:pPr>
            <w:r w:rsidRPr="00C7347C">
              <w:rPr>
                <w:lang w:val="fr-FR" w:eastAsia="en-GB"/>
              </w:rPr>
              <w:t>3 825</w:t>
            </w:r>
          </w:p>
        </w:tc>
        <w:tc>
          <w:tcPr>
            <w:tcW w:w="1400" w:type="dxa"/>
          </w:tcPr>
          <w:p w14:paraId="07116D35" w14:textId="44919DB4" w:rsidR="00AD0943" w:rsidRDefault="00AD0943" w:rsidP="00AD0943">
            <w:pPr>
              <w:pStyle w:val="Tabletext"/>
            </w:pPr>
            <w:r w:rsidRPr="00C7347C">
              <w:rPr>
                <w:lang w:val="fr-FR" w:eastAsia="en-GB"/>
              </w:rPr>
              <w:t>1 740</w:t>
            </w:r>
          </w:p>
        </w:tc>
      </w:tr>
      <w:tr w:rsidR="00AD0943" w14:paraId="6F3F1115" w14:textId="77777777" w:rsidTr="00AD0943">
        <w:tc>
          <w:tcPr>
            <w:tcW w:w="4468" w:type="dxa"/>
          </w:tcPr>
          <w:p w14:paraId="407291BC" w14:textId="72BCDC33" w:rsidR="00AD0943" w:rsidRDefault="00AD0943" w:rsidP="00AD0943">
            <w:pPr>
              <w:pStyle w:val="Tabletext"/>
            </w:pPr>
            <w:r w:rsidRPr="00C7347C">
              <w:rPr>
                <w:lang w:val="nb-NO" w:eastAsia="en-GB"/>
              </w:rPr>
              <w:t>Support flange for D Mark</w:t>
            </w:r>
          </w:p>
        </w:tc>
        <w:tc>
          <w:tcPr>
            <w:tcW w:w="1176" w:type="dxa"/>
          </w:tcPr>
          <w:p w14:paraId="064DA521" w14:textId="16C680B3" w:rsidR="00AD0943" w:rsidRDefault="00AD0943" w:rsidP="00AD0943">
            <w:pPr>
              <w:pStyle w:val="Tabletext"/>
            </w:pPr>
            <w:r w:rsidRPr="00C7347C">
              <w:rPr>
                <w:lang w:val="nb-NO" w:eastAsia="en-GB"/>
              </w:rPr>
              <w:t>1</w:t>
            </w:r>
          </w:p>
        </w:tc>
        <w:tc>
          <w:tcPr>
            <w:tcW w:w="1462" w:type="dxa"/>
          </w:tcPr>
          <w:p w14:paraId="6BC48F91" w14:textId="66EB884F" w:rsidR="00AD0943" w:rsidRDefault="00AD0943" w:rsidP="00AD0943">
            <w:pPr>
              <w:pStyle w:val="Tabletext"/>
            </w:pPr>
            <w:r w:rsidRPr="00C7347C">
              <w:rPr>
                <w:lang w:val="nb-NO" w:eastAsia="en-GB"/>
              </w:rPr>
              <w:t>0,5</w:t>
            </w:r>
          </w:p>
        </w:tc>
        <w:tc>
          <w:tcPr>
            <w:tcW w:w="1689" w:type="dxa"/>
          </w:tcPr>
          <w:p w14:paraId="6EC4B0CC" w14:textId="1586B94F" w:rsidR="00AD0943" w:rsidRDefault="00AD0943" w:rsidP="00AD0943">
            <w:pPr>
              <w:pStyle w:val="Tabletext"/>
            </w:pPr>
            <w:r w:rsidRPr="00C7347C">
              <w:rPr>
                <w:lang w:val="nb-NO" w:eastAsia="en-GB"/>
              </w:rPr>
              <w:t>4 300</w:t>
            </w:r>
          </w:p>
        </w:tc>
        <w:tc>
          <w:tcPr>
            <w:tcW w:w="1400" w:type="dxa"/>
          </w:tcPr>
          <w:p w14:paraId="0ABF7D85" w14:textId="215BD68A" w:rsidR="00AD0943" w:rsidRDefault="00AD0943" w:rsidP="00AD0943">
            <w:pPr>
              <w:pStyle w:val="Tabletext"/>
            </w:pPr>
            <w:r w:rsidRPr="00C7347C">
              <w:rPr>
                <w:lang w:val="nb-NO" w:eastAsia="en-GB"/>
              </w:rPr>
              <w:t>2 150</w:t>
            </w:r>
          </w:p>
        </w:tc>
      </w:tr>
      <w:tr w:rsidR="00AD0943" w14:paraId="6DD49590" w14:textId="77777777" w:rsidTr="00AD0943">
        <w:tc>
          <w:tcPr>
            <w:tcW w:w="4468" w:type="dxa"/>
          </w:tcPr>
          <w:p w14:paraId="617F548E" w14:textId="244D3B32" w:rsidR="00AD0943" w:rsidRDefault="00AD0943" w:rsidP="00AD0943">
            <w:pPr>
              <w:pStyle w:val="Tabletext"/>
            </w:pPr>
            <w:r w:rsidRPr="00C7347C">
              <w:rPr>
                <w:lang w:val="nb-NO" w:eastAsia="en-GB"/>
              </w:rPr>
              <w:t>Gussets for flange 35x35</w:t>
            </w:r>
          </w:p>
        </w:tc>
        <w:tc>
          <w:tcPr>
            <w:tcW w:w="1176" w:type="dxa"/>
          </w:tcPr>
          <w:p w14:paraId="6CDBA439" w14:textId="7E97A60B" w:rsidR="00AD0943" w:rsidRDefault="00AD0943" w:rsidP="00AD0943">
            <w:pPr>
              <w:pStyle w:val="Tabletext"/>
            </w:pPr>
            <w:r w:rsidRPr="00C7347C">
              <w:rPr>
                <w:lang w:val="nb-NO" w:eastAsia="en-GB"/>
              </w:rPr>
              <w:t>4</w:t>
            </w:r>
          </w:p>
        </w:tc>
        <w:tc>
          <w:tcPr>
            <w:tcW w:w="1462" w:type="dxa"/>
          </w:tcPr>
          <w:p w14:paraId="41381A57" w14:textId="41BFE994" w:rsidR="00AD0943" w:rsidRDefault="00AD0943" w:rsidP="00AD0943">
            <w:pPr>
              <w:pStyle w:val="Tabletext"/>
            </w:pPr>
            <w:r w:rsidRPr="00C7347C">
              <w:rPr>
                <w:lang w:val="nb-NO" w:eastAsia="en-GB"/>
              </w:rPr>
              <w:t>0,50</w:t>
            </w:r>
          </w:p>
        </w:tc>
        <w:tc>
          <w:tcPr>
            <w:tcW w:w="1689" w:type="dxa"/>
          </w:tcPr>
          <w:p w14:paraId="20574A5B" w14:textId="68EDBB99" w:rsidR="00AD0943" w:rsidRDefault="00AD0943" w:rsidP="00AD0943">
            <w:pPr>
              <w:pStyle w:val="Tabletext"/>
            </w:pPr>
            <w:r w:rsidRPr="00C7347C">
              <w:rPr>
                <w:lang w:val="nb-NO" w:eastAsia="en-GB"/>
              </w:rPr>
              <w:t>4 283</w:t>
            </w:r>
          </w:p>
        </w:tc>
        <w:tc>
          <w:tcPr>
            <w:tcW w:w="1400" w:type="dxa"/>
          </w:tcPr>
          <w:p w14:paraId="4FCC5B3A" w14:textId="4EBCBDBB" w:rsidR="00AD0943" w:rsidRDefault="00AD0943" w:rsidP="00AD0943">
            <w:pPr>
              <w:pStyle w:val="Tabletext"/>
            </w:pPr>
            <w:r w:rsidRPr="00C7347C">
              <w:rPr>
                <w:lang w:val="nb-NO" w:eastAsia="en-GB"/>
              </w:rPr>
              <w:t>2 142</w:t>
            </w:r>
          </w:p>
        </w:tc>
      </w:tr>
      <w:tr w:rsidR="00AD0943" w14:paraId="3E89AAD3" w14:textId="77777777" w:rsidTr="00AD0943">
        <w:tc>
          <w:tcPr>
            <w:tcW w:w="4468" w:type="dxa"/>
          </w:tcPr>
          <w:p w14:paraId="0F7A98D2" w14:textId="41E4A237" w:rsidR="00AD0943" w:rsidRDefault="00AD0943" w:rsidP="00AD0943">
            <w:pPr>
              <w:pStyle w:val="Tabletext"/>
            </w:pPr>
            <w:r w:rsidRPr="00C7347C">
              <w:rPr>
                <w:lang w:val="nb-NO" w:eastAsia="en-GB"/>
              </w:rPr>
              <w:t>Flange pipe</w:t>
            </w:r>
          </w:p>
        </w:tc>
        <w:tc>
          <w:tcPr>
            <w:tcW w:w="1176" w:type="dxa"/>
          </w:tcPr>
          <w:p w14:paraId="6D456C28" w14:textId="1AC9EAAF" w:rsidR="00AD0943" w:rsidRDefault="00AD0943" w:rsidP="00AD0943">
            <w:pPr>
              <w:pStyle w:val="Tabletext"/>
            </w:pPr>
            <w:r w:rsidRPr="00C7347C">
              <w:rPr>
                <w:lang w:val="nb-NO" w:eastAsia="en-GB"/>
              </w:rPr>
              <w:t>1</w:t>
            </w:r>
          </w:p>
        </w:tc>
        <w:tc>
          <w:tcPr>
            <w:tcW w:w="1462" w:type="dxa"/>
          </w:tcPr>
          <w:p w14:paraId="1B531965" w14:textId="7A70B66B" w:rsidR="00AD0943" w:rsidRDefault="00AD0943" w:rsidP="00AD0943">
            <w:pPr>
              <w:pStyle w:val="Tabletext"/>
            </w:pPr>
            <w:r w:rsidRPr="00C7347C">
              <w:rPr>
                <w:lang w:val="nb-NO" w:eastAsia="en-GB"/>
              </w:rPr>
              <w:t>0,5</w:t>
            </w:r>
          </w:p>
        </w:tc>
        <w:tc>
          <w:tcPr>
            <w:tcW w:w="1689" w:type="dxa"/>
          </w:tcPr>
          <w:p w14:paraId="5E01E9AB" w14:textId="0342CB08" w:rsidR="00AD0943" w:rsidRDefault="00AD0943" w:rsidP="00AD0943">
            <w:pPr>
              <w:pStyle w:val="Tabletext"/>
            </w:pPr>
            <w:r w:rsidRPr="00C7347C">
              <w:rPr>
                <w:lang w:val="nb-NO" w:eastAsia="en-GB"/>
              </w:rPr>
              <w:t>4 255</w:t>
            </w:r>
          </w:p>
        </w:tc>
        <w:tc>
          <w:tcPr>
            <w:tcW w:w="1400" w:type="dxa"/>
          </w:tcPr>
          <w:p w14:paraId="0A6E24E2" w14:textId="39C792F7" w:rsidR="00AD0943" w:rsidRDefault="00AD0943" w:rsidP="00AD0943">
            <w:pPr>
              <w:pStyle w:val="Tabletext"/>
            </w:pPr>
            <w:r w:rsidRPr="00C7347C">
              <w:rPr>
                <w:lang w:val="nb-NO" w:eastAsia="en-GB"/>
              </w:rPr>
              <w:t>2 128</w:t>
            </w:r>
          </w:p>
        </w:tc>
      </w:tr>
      <w:tr w:rsidR="00AD0943" w14:paraId="3CDE5F93" w14:textId="77777777" w:rsidTr="00AD0943">
        <w:tc>
          <w:tcPr>
            <w:tcW w:w="4468" w:type="dxa"/>
          </w:tcPr>
          <w:p w14:paraId="799CB729" w14:textId="7B2FE288" w:rsidR="00AD0943" w:rsidRPr="00AD0943" w:rsidRDefault="00AD0943" w:rsidP="00AD0943">
            <w:pPr>
              <w:pStyle w:val="Tabletext"/>
              <w:rPr>
                <w:b/>
              </w:rPr>
            </w:pPr>
            <w:r w:rsidRPr="00AD0943">
              <w:rPr>
                <w:b/>
                <w:lang w:eastAsia="en-GB"/>
              </w:rPr>
              <w:lastRenderedPageBreak/>
              <w:t>Miscellaneous bolts</w:t>
            </w:r>
          </w:p>
        </w:tc>
        <w:tc>
          <w:tcPr>
            <w:tcW w:w="1176" w:type="dxa"/>
          </w:tcPr>
          <w:p w14:paraId="0C2B9C5B" w14:textId="77777777" w:rsidR="00AD0943" w:rsidRDefault="00AD0943" w:rsidP="00AD0943">
            <w:pPr>
              <w:pStyle w:val="Tabletext"/>
            </w:pPr>
          </w:p>
        </w:tc>
        <w:tc>
          <w:tcPr>
            <w:tcW w:w="1462" w:type="dxa"/>
          </w:tcPr>
          <w:p w14:paraId="0019F74D" w14:textId="5113170A" w:rsidR="00AD0943" w:rsidRDefault="00AD0943" w:rsidP="00AD0943">
            <w:pPr>
              <w:pStyle w:val="Tabletext"/>
            </w:pPr>
            <w:r w:rsidRPr="00C96BA7">
              <w:rPr>
                <w:lang w:eastAsia="en-GB"/>
              </w:rPr>
              <w:t>10,0</w:t>
            </w:r>
          </w:p>
        </w:tc>
        <w:tc>
          <w:tcPr>
            <w:tcW w:w="1689" w:type="dxa"/>
          </w:tcPr>
          <w:p w14:paraId="7F30E6D6" w14:textId="34739B58" w:rsidR="00AD0943" w:rsidRDefault="00AD0943" w:rsidP="00AD0943">
            <w:pPr>
              <w:pStyle w:val="Tabletext"/>
            </w:pPr>
            <w:r w:rsidRPr="00C96BA7">
              <w:rPr>
                <w:lang w:eastAsia="en-GB"/>
              </w:rPr>
              <w:t>2 050</w:t>
            </w:r>
          </w:p>
        </w:tc>
        <w:tc>
          <w:tcPr>
            <w:tcW w:w="1400" w:type="dxa"/>
          </w:tcPr>
          <w:p w14:paraId="1214A3D8" w14:textId="385DD404" w:rsidR="00AD0943" w:rsidRDefault="00AD0943" w:rsidP="00AD0943">
            <w:pPr>
              <w:pStyle w:val="Tabletext"/>
            </w:pPr>
            <w:r w:rsidRPr="00C96BA7">
              <w:rPr>
                <w:lang w:eastAsia="en-GB"/>
              </w:rPr>
              <w:t>20 500</w:t>
            </w:r>
          </w:p>
        </w:tc>
      </w:tr>
      <w:tr w:rsidR="00AD0943" w14:paraId="058E4A4F" w14:textId="77777777" w:rsidTr="00AD0943">
        <w:tc>
          <w:tcPr>
            <w:tcW w:w="4468" w:type="dxa"/>
          </w:tcPr>
          <w:p w14:paraId="3A055688" w14:textId="77777777" w:rsidR="00AD0943" w:rsidRPr="00AD0943" w:rsidRDefault="00AD0943" w:rsidP="00AD0943">
            <w:pPr>
              <w:pStyle w:val="Tabletext"/>
              <w:rPr>
                <w:b/>
              </w:rPr>
            </w:pPr>
          </w:p>
        </w:tc>
        <w:tc>
          <w:tcPr>
            <w:tcW w:w="1176" w:type="dxa"/>
          </w:tcPr>
          <w:p w14:paraId="79D567DC" w14:textId="77777777" w:rsidR="00AD0943" w:rsidRDefault="00AD0943" w:rsidP="00AD0943">
            <w:pPr>
              <w:pStyle w:val="Tabletext"/>
            </w:pPr>
          </w:p>
        </w:tc>
        <w:tc>
          <w:tcPr>
            <w:tcW w:w="1462" w:type="dxa"/>
          </w:tcPr>
          <w:p w14:paraId="0AFE5591" w14:textId="6467B153" w:rsidR="00AD0943" w:rsidRDefault="00AD0943" w:rsidP="00AD0943">
            <w:pPr>
              <w:pStyle w:val="Tabletext"/>
            </w:pPr>
            <w:r w:rsidRPr="00C96BA7">
              <w:rPr>
                <w:lang w:eastAsia="en-GB"/>
              </w:rPr>
              <w:t xml:space="preserve"> </w:t>
            </w:r>
          </w:p>
        </w:tc>
        <w:tc>
          <w:tcPr>
            <w:tcW w:w="1689" w:type="dxa"/>
          </w:tcPr>
          <w:p w14:paraId="5A254BDA" w14:textId="77777777" w:rsidR="00AD0943" w:rsidRDefault="00AD0943" w:rsidP="00AD0943">
            <w:pPr>
              <w:pStyle w:val="Tabletext"/>
            </w:pPr>
          </w:p>
        </w:tc>
        <w:tc>
          <w:tcPr>
            <w:tcW w:w="1400" w:type="dxa"/>
          </w:tcPr>
          <w:p w14:paraId="63DBE287" w14:textId="029B5F78" w:rsidR="00AD0943" w:rsidRDefault="00AD0943" w:rsidP="00AD0943">
            <w:pPr>
              <w:pStyle w:val="Tabletext"/>
            </w:pPr>
            <w:r w:rsidRPr="00C96BA7">
              <w:rPr>
                <w:lang w:eastAsia="en-GB"/>
              </w:rPr>
              <w:t xml:space="preserve"> </w:t>
            </w:r>
          </w:p>
        </w:tc>
      </w:tr>
      <w:tr w:rsidR="00AD0943" w14:paraId="27E4D4B8" w14:textId="77777777" w:rsidTr="00AD0943">
        <w:tc>
          <w:tcPr>
            <w:tcW w:w="4468" w:type="dxa"/>
          </w:tcPr>
          <w:p w14:paraId="3EC57671" w14:textId="77127157" w:rsidR="00AD0943" w:rsidRPr="00AD0943" w:rsidRDefault="00AD0943" w:rsidP="00AD0943">
            <w:pPr>
              <w:pStyle w:val="Tabletext"/>
              <w:rPr>
                <w:b/>
              </w:rPr>
            </w:pPr>
            <w:r w:rsidRPr="00AD0943">
              <w:rPr>
                <w:b/>
                <w:lang w:eastAsia="en-GB"/>
              </w:rPr>
              <w:t>Welds</w:t>
            </w:r>
          </w:p>
        </w:tc>
        <w:tc>
          <w:tcPr>
            <w:tcW w:w="1176" w:type="dxa"/>
          </w:tcPr>
          <w:p w14:paraId="385D9A4D" w14:textId="77777777" w:rsidR="00AD0943" w:rsidRDefault="00AD0943" w:rsidP="00AD0943">
            <w:pPr>
              <w:pStyle w:val="Tabletext"/>
            </w:pPr>
          </w:p>
        </w:tc>
        <w:tc>
          <w:tcPr>
            <w:tcW w:w="1462" w:type="dxa"/>
          </w:tcPr>
          <w:p w14:paraId="79F56039" w14:textId="790A9D0F" w:rsidR="00AD0943" w:rsidRDefault="00AD0943" w:rsidP="00AD0943">
            <w:pPr>
              <w:pStyle w:val="Tabletext"/>
            </w:pPr>
            <w:r w:rsidRPr="00C96BA7">
              <w:rPr>
                <w:lang w:eastAsia="en-GB"/>
              </w:rPr>
              <w:t>10,0</w:t>
            </w:r>
          </w:p>
        </w:tc>
        <w:tc>
          <w:tcPr>
            <w:tcW w:w="1689" w:type="dxa"/>
          </w:tcPr>
          <w:p w14:paraId="55796C42" w14:textId="521B439B" w:rsidR="00AD0943" w:rsidRDefault="00AD0943" w:rsidP="00AD0943">
            <w:pPr>
              <w:pStyle w:val="Tabletext"/>
            </w:pPr>
            <w:r w:rsidRPr="00C96BA7">
              <w:rPr>
                <w:lang w:eastAsia="en-GB"/>
              </w:rPr>
              <w:t>1 500</w:t>
            </w:r>
          </w:p>
        </w:tc>
        <w:tc>
          <w:tcPr>
            <w:tcW w:w="1400" w:type="dxa"/>
          </w:tcPr>
          <w:p w14:paraId="2E3AFC11" w14:textId="1DAA330C" w:rsidR="00AD0943" w:rsidRDefault="00AD0943" w:rsidP="00AD0943">
            <w:pPr>
              <w:pStyle w:val="Tabletext"/>
            </w:pPr>
            <w:r w:rsidRPr="00C96BA7">
              <w:rPr>
                <w:lang w:eastAsia="en-GB"/>
              </w:rPr>
              <w:t>15 000</w:t>
            </w:r>
          </w:p>
        </w:tc>
      </w:tr>
      <w:tr w:rsidR="00AD0943" w14:paraId="05346E3F" w14:textId="77777777" w:rsidTr="00AD0943">
        <w:tc>
          <w:tcPr>
            <w:tcW w:w="4468" w:type="dxa"/>
          </w:tcPr>
          <w:p w14:paraId="10C167B2" w14:textId="77777777" w:rsidR="00AD0943" w:rsidRPr="00AD0943" w:rsidRDefault="00AD0943" w:rsidP="00AD0943">
            <w:pPr>
              <w:pStyle w:val="Tabletext"/>
              <w:rPr>
                <w:b/>
              </w:rPr>
            </w:pPr>
          </w:p>
        </w:tc>
        <w:tc>
          <w:tcPr>
            <w:tcW w:w="1176" w:type="dxa"/>
          </w:tcPr>
          <w:p w14:paraId="66B3CAC3" w14:textId="77777777" w:rsidR="00AD0943" w:rsidRDefault="00AD0943" w:rsidP="00AD0943">
            <w:pPr>
              <w:pStyle w:val="Tabletext"/>
            </w:pPr>
          </w:p>
        </w:tc>
        <w:tc>
          <w:tcPr>
            <w:tcW w:w="1462" w:type="dxa"/>
          </w:tcPr>
          <w:p w14:paraId="1A769666" w14:textId="77777777" w:rsidR="00AD0943" w:rsidRDefault="00AD0943" w:rsidP="00AD0943">
            <w:pPr>
              <w:pStyle w:val="Tabletext"/>
            </w:pPr>
          </w:p>
        </w:tc>
        <w:tc>
          <w:tcPr>
            <w:tcW w:w="1689" w:type="dxa"/>
          </w:tcPr>
          <w:p w14:paraId="52748EAF" w14:textId="77777777" w:rsidR="00AD0943" w:rsidRDefault="00AD0943" w:rsidP="00AD0943">
            <w:pPr>
              <w:pStyle w:val="Tabletext"/>
            </w:pPr>
          </w:p>
        </w:tc>
        <w:tc>
          <w:tcPr>
            <w:tcW w:w="1400" w:type="dxa"/>
          </w:tcPr>
          <w:p w14:paraId="5C92C24A" w14:textId="77777777" w:rsidR="00AD0943" w:rsidRDefault="00AD0943" w:rsidP="00AD0943">
            <w:pPr>
              <w:pStyle w:val="Tabletext"/>
            </w:pPr>
          </w:p>
        </w:tc>
      </w:tr>
      <w:tr w:rsidR="00AD0943" w14:paraId="3B940B92" w14:textId="77777777" w:rsidTr="00AD0943">
        <w:tc>
          <w:tcPr>
            <w:tcW w:w="4468" w:type="dxa"/>
          </w:tcPr>
          <w:p w14:paraId="477626CD" w14:textId="19931337" w:rsidR="00AD0943" w:rsidRPr="00AD0943" w:rsidRDefault="00AD0943" w:rsidP="00AD0943">
            <w:pPr>
              <w:pStyle w:val="Tabletext"/>
              <w:rPr>
                <w:b/>
              </w:rPr>
            </w:pPr>
            <w:r w:rsidRPr="00AD0943">
              <w:rPr>
                <w:b/>
                <w:lang w:eastAsia="en-GB"/>
              </w:rPr>
              <w:t>TOTAL</w:t>
            </w:r>
          </w:p>
        </w:tc>
        <w:tc>
          <w:tcPr>
            <w:tcW w:w="1176" w:type="dxa"/>
          </w:tcPr>
          <w:p w14:paraId="1ABB5DFE" w14:textId="77777777" w:rsidR="00AD0943" w:rsidRDefault="00AD0943" w:rsidP="00AD0943">
            <w:pPr>
              <w:pStyle w:val="Tabletext"/>
            </w:pPr>
          </w:p>
        </w:tc>
        <w:tc>
          <w:tcPr>
            <w:tcW w:w="1462" w:type="dxa"/>
          </w:tcPr>
          <w:p w14:paraId="211192BF" w14:textId="27383579" w:rsidR="00AD0943" w:rsidRDefault="00AD0943" w:rsidP="00AD0943">
            <w:pPr>
              <w:pStyle w:val="Tabletext"/>
            </w:pPr>
            <w:r w:rsidRPr="00C96BA7">
              <w:rPr>
                <w:lang w:eastAsia="en-GB"/>
              </w:rPr>
              <w:t>260</w:t>
            </w:r>
          </w:p>
        </w:tc>
        <w:tc>
          <w:tcPr>
            <w:tcW w:w="1689" w:type="dxa"/>
          </w:tcPr>
          <w:p w14:paraId="3A376914" w14:textId="7AFD6A78" w:rsidR="00AD0943" w:rsidRDefault="00AD0943" w:rsidP="00AD0943">
            <w:pPr>
              <w:pStyle w:val="Tabletext"/>
            </w:pPr>
            <w:r w:rsidRPr="00C96BA7">
              <w:rPr>
                <w:lang w:eastAsia="en-GB"/>
              </w:rPr>
              <w:t>1 414</w:t>
            </w:r>
          </w:p>
        </w:tc>
        <w:tc>
          <w:tcPr>
            <w:tcW w:w="1400" w:type="dxa"/>
          </w:tcPr>
          <w:p w14:paraId="7AC6E6E0" w14:textId="25750C89" w:rsidR="00AD0943" w:rsidRDefault="00AD0943" w:rsidP="00AD0943">
            <w:pPr>
              <w:pStyle w:val="Tabletext"/>
            </w:pPr>
            <w:r w:rsidRPr="00C96BA7">
              <w:rPr>
                <w:lang w:eastAsia="en-GB"/>
              </w:rPr>
              <w:t>367 597</w:t>
            </w:r>
          </w:p>
        </w:tc>
      </w:tr>
    </w:tbl>
    <w:p w14:paraId="0EA5F430" w14:textId="77777777" w:rsidR="00F521C6" w:rsidRDefault="00F521C6" w:rsidP="00F521C6">
      <w:pPr>
        <w:pStyle w:val="BodyText"/>
      </w:pPr>
    </w:p>
    <w:p w14:paraId="67BD3777" w14:textId="77777777" w:rsidR="00AD0943" w:rsidRPr="00D514A5" w:rsidRDefault="00AD0943" w:rsidP="00D514A5">
      <w:pPr>
        <w:pStyle w:val="BodyText"/>
      </w:pPr>
      <w:r w:rsidRPr="00D514A5">
        <w:t>The height of the centre of gravity G from the datum is 367 597 / 260 = 1 414 mm.</w:t>
      </w:r>
    </w:p>
    <w:p w14:paraId="6105B395" w14:textId="77777777" w:rsidR="00AD0943" w:rsidRDefault="00AD0943" w:rsidP="00D514A5">
      <w:pPr>
        <w:pStyle w:val="BodyText"/>
        <w:rPr>
          <w:lang w:eastAsia="en-GB"/>
        </w:rPr>
      </w:pPr>
      <w:r w:rsidRPr="00D514A5">
        <w:t>Determination of centre of gravity G of the buoy: steel buoy + aluminium superstructure</w:t>
      </w:r>
    </w:p>
    <w:p w14:paraId="32C755CA" w14:textId="77777777" w:rsidR="00AD0943" w:rsidRDefault="00AD0943" w:rsidP="00AD0943">
      <w:pPr>
        <w:rPr>
          <w:lang w:eastAsia="en-GB"/>
        </w:rPr>
      </w:pPr>
    </w:p>
    <w:tbl>
      <w:tblPr>
        <w:tblW w:w="102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670"/>
        <w:gridCol w:w="1418"/>
        <w:gridCol w:w="1701"/>
        <w:gridCol w:w="1417"/>
      </w:tblGrid>
      <w:tr w:rsidR="00D514A5" w:rsidRPr="00C96BA7" w14:paraId="023497A0" w14:textId="77777777" w:rsidTr="00D514A5">
        <w:tc>
          <w:tcPr>
            <w:tcW w:w="5670" w:type="dxa"/>
            <w:shd w:val="clear" w:color="auto" w:fill="auto"/>
          </w:tcPr>
          <w:p w14:paraId="2432E71F" w14:textId="77777777" w:rsidR="00AD0943" w:rsidRPr="00C96BA7" w:rsidRDefault="00AD0943" w:rsidP="00D514A5">
            <w:pPr>
              <w:pStyle w:val="Tableheading"/>
              <w:rPr>
                <w:lang w:eastAsia="en-GB"/>
              </w:rPr>
            </w:pPr>
          </w:p>
        </w:tc>
        <w:tc>
          <w:tcPr>
            <w:tcW w:w="1418" w:type="dxa"/>
            <w:shd w:val="clear" w:color="auto" w:fill="auto"/>
          </w:tcPr>
          <w:p w14:paraId="4FD967B4" w14:textId="338D8C8F" w:rsidR="00AD0943" w:rsidRPr="00C96BA7" w:rsidRDefault="00D514A5" w:rsidP="00D514A5">
            <w:pPr>
              <w:pStyle w:val="Tableheading"/>
              <w:rPr>
                <w:lang w:eastAsia="en-GB"/>
              </w:rPr>
            </w:pPr>
            <w:r>
              <w:rPr>
                <w:lang w:eastAsia="en-GB"/>
              </w:rPr>
              <w:t xml:space="preserve">Total mass </w:t>
            </w:r>
            <w:r w:rsidR="00AD0943" w:rsidRPr="00C7347C">
              <w:rPr>
                <w:lang w:eastAsia="en-GB"/>
              </w:rPr>
              <w:t>[kg]</w:t>
            </w:r>
          </w:p>
        </w:tc>
        <w:tc>
          <w:tcPr>
            <w:tcW w:w="1701" w:type="dxa"/>
            <w:shd w:val="clear" w:color="auto" w:fill="auto"/>
          </w:tcPr>
          <w:p w14:paraId="626C3D41" w14:textId="782CB624" w:rsidR="00AD0943" w:rsidRPr="00C96BA7" w:rsidRDefault="00D514A5" w:rsidP="00D514A5">
            <w:pPr>
              <w:pStyle w:val="Tableheading"/>
              <w:rPr>
                <w:lang w:eastAsia="en-GB"/>
              </w:rPr>
            </w:pPr>
            <w:r>
              <w:rPr>
                <w:lang w:eastAsia="en-GB"/>
              </w:rPr>
              <w:t xml:space="preserve">G above keel </w:t>
            </w:r>
            <w:r w:rsidR="00AD0943" w:rsidRPr="00C7347C">
              <w:rPr>
                <w:lang w:eastAsia="en-GB"/>
              </w:rPr>
              <w:t>[mm]</w:t>
            </w:r>
          </w:p>
        </w:tc>
        <w:tc>
          <w:tcPr>
            <w:tcW w:w="1417" w:type="dxa"/>
            <w:shd w:val="clear" w:color="auto" w:fill="auto"/>
          </w:tcPr>
          <w:p w14:paraId="6D76D0C9" w14:textId="54E69FC3" w:rsidR="00AD0943" w:rsidRPr="00C96BA7" w:rsidRDefault="00D514A5" w:rsidP="00D514A5">
            <w:pPr>
              <w:pStyle w:val="Tableheading"/>
              <w:rPr>
                <w:lang w:eastAsia="en-GB"/>
              </w:rPr>
            </w:pPr>
            <w:r>
              <w:rPr>
                <w:lang w:eastAsia="en-GB"/>
              </w:rPr>
              <w:t xml:space="preserve">Moment </w:t>
            </w:r>
            <w:r w:rsidR="00AD0943" w:rsidRPr="00C7347C">
              <w:rPr>
                <w:lang w:eastAsia="en-GB"/>
              </w:rPr>
              <w:t>[kg mm]</w:t>
            </w:r>
          </w:p>
        </w:tc>
      </w:tr>
      <w:tr w:rsidR="00D514A5" w:rsidRPr="00C96BA7" w14:paraId="532AB1AE" w14:textId="77777777" w:rsidTr="00D514A5">
        <w:tc>
          <w:tcPr>
            <w:tcW w:w="5670" w:type="dxa"/>
            <w:shd w:val="clear" w:color="auto" w:fill="auto"/>
          </w:tcPr>
          <w:p w14:paraId="36A9781E" w14:textId="77777777" w:rsidR="00AD0943" w:rsidRPr="00C96BA7" w:rsidRDefault="00AD0943" w:rsidP="00D514A5">
            <w:pPr>
              <w:pStyle w:val="Tabletext"/>
              <w:rPr>
                <w:lang w:eastAsia="en-GB"/>
              </w:rPr>
            </w:pPr>
            <w:r>
              <w:rPr>
                <w:lang w:eastAsia="en-GB"/>
              </w:rPr>
              <w:t>Top</w:t>
            </w:r>
            <w:r w:rsidRPr="00C96BA7">
              <w:rPr>
                <w:lang w:eastAsia="en-GB"/>
              </w:rPr>
              <w:t>mark</w:t>
            </w:r>
          </w:p>
        </w:tc>
        <w:tc>
          <w:tcPr>
            <w:tcW w:w="1418" w:type="dxa"/>
            <w:shd w:val="clear" w:color="auto" w:fill="auto"/>
          </w:tcPr>
          <w:p w14:paraId="1E71EA13" w14:textId="77777777" w:rsidR="00AD0943" w:rsidRPr="00C96BA7" w:rsidRDefault="00AD0943" w:rsidP="00D514A5">
            <w:pPr>
              <w:pStyle w:val="Tabletext"/>
              <w:rPr>
                <w:lang w:eastAsia="en-GB"/>
              </w:rPr>
            </w:pPr>
            <w:r w:rsidRPr="00C96BA7">
              <w:rPr>
                <w:lang w:eastAsia="en-GB"/>
              </w:rPr>
              <w:t>10</w:t>
            </w:r>
          </w:p>
        </w:tc>
        <w:tc>
          <w:tcPr>
            <w:tcW w:w="1701" w:type="dxa"/>
            <w:shd w:val="clear" w:color="auto" w:fill="auto"/>
          </w:tcPr>
          <w:p w14:paraId="132D96D9" w14:textId="77777777" w:rsidR="00AD0943" w:rsidRPr="00C96BA7" w:rsidRDefault="00AD0943" w:rsidP="00D514A5">
            <w:pPr>
              <w:pStyle w:val="Tabletext"/>
              <w:rPr>
                <w:lang w:eastAsia="en-GB"/>
              </w:rPr>
            </w:pPr>
            <w:r w:rsidRPr="00C96BA7">
              <w:rPr>
                <w:lang w:eastAsia="en-GB"/>
              </w:rPr>
              <w:t>9 170</w:t>
            </w:r>
          </w:p>
        </w:tc>
        <w:tc>
          <w:tcPr>
            <w:tcW w:w="1417" w:type="dxa"/>
            <w:shd w:val="clear" w:color="auto" w:fill="auto"/>
          </w:tcPr>
          <w:p w14:paraId="5700C24C" w14:textId="77777777" w:rsidR="00AD0943" w:rsidRPr="00C96BA7" w:rsidRDefault="00AD0943" w:rsidP="00D514A5">
            <w:pPr>
              <w:pStyle w:val="Tabletext"/>
              <w:rPr>
                <w:lang w:eastAsia="en-GB"/>
              </w:rPr>
            </w:pPr>
            <w:r w:rsidRPr="00C96BA7">
              <w:rPr>
                <w:lang w:eastAsia="en-GB"/>
              </w:rPr>
              <w:t>91 700</w:t>
            </w:r>
          </w:p>
        </w:tc>
      </w:tr>
      <w:tr w:rsidR="00D514A5" w:rsidRPr="00C96BA7" w14:paraId="57081ED3" w14:textId="77777777" w:rsidTr="00D514A5">
        <w:tc>
          <w:tcPr>
            <w:tcW w:w="5670" w:type="dxa"/>
            <w:shd w:val="clear" w:color="auto" w:fill="auto"/>
          </w:tcPr>
          <w:p w14:paraId="27EF3269" w14:textId="77777777" w:rsidR="00AD0943" w:rsidRPr="00C96BA7" w:rsidRDefault="00AD0943" w:rsidP="00D514A5">
            <w:pPr>
              <w:pStyle w:val="Tabletext"/>
              <w:rPr>
                <w:lang w:eastAsia="en-GB"/>
              </w:rPr>
            </w:pPr>
            <w:r w:rsidRPr="00C96BA7">
              <w:rPr>
                <w:lang w:eastAsia="en-GB"/>
              </w:rPr>
              <w:t xml:space="preserve">Aluminium </w:t>
            </w:r>
            <w:r>
              <w:rPr>
                <w:lang w:eastAsia="en-GB"/>
              </w:rPr>
              <w:t>superstructure</w:t>
            </w:r>
          </w:p>
        </w:tc>
        <w:tc>
          <w:tcPr>
            <w:tcW w:w="1418" w:type="dxa"/>
            <w:shd w:val="clear" w:color="auto" w:fill="auto"/>
          </w:tcPr>
          <w:p w14:paraId="1E6DA397" w14:textId="77777777" w:rsidR="00AD0943" w:rsidRPr="00C96BA7" w:rsidRDefault="00AD0943" w:rsidP="00D514A5">
            <w:pPr>
              <w:pStyle w:val="Tabletext"/>
              <w:rPr>
                <w:lang w:eastAsia="en-GB"/>
              </w:rPr>
            </w:pPr>
            <w:r w:rsidRPr="00C96BA7">
              <w:rPr>
                <w:lang w:eastAsia="en-GB"/>
              </w:rPr>
              <w:t>260</w:t>
            </w:r>
          </w:p>
        </w:tc>
        <w:tc>
          <w:tcPr>
            <w:tcW w:w="1701" w:type="dxa"/>
            <w:shd w:val="clear" w:color="auto" w:fill="auto"/>
          </w:tcPr>
          <w:p w14:paraId="6F29893B" w14:textId="77777777" w:rsidR="00AD0943" w:rsidRPr="00C96BA7" w:rsidRDefault="00AD0943" w:rsidP="00D514A5">
            <w:pPr>
              <w:pStyle w:val="Tabletext"/>
              <w:rPr>
                <w:lang w:eastAsia="en-GB"/>
              </w:rPr>
            </w:pPr>
            <w:r w:rsidRPr="00C96BA7">
              <w:rPr>
                <w:lang w:eastAsia="en-GB"/>
              </w:rPr>
              <w:t>7 320</w:t>
            </w:r>
          </w:p>
        </w:tc>
        <w:tc>
          <w:tcPr>
            <w:tcW w:w="1417" w:type="dxa"/>
            <w:shd w:val="clear" w:color="auto" w:fill="auto"/>
          </w:tcPr>
          <w:p w14:paraId="2782912C" w14:textId="77777777" w:rsidR="00AD0943" w:rsidRPr="00C96BA7" w:rsidRDefault="00AD0943" w:rsidP="00D514A5">
            <w:pPr>
              <w:pStyle w:val="Tabletext"/>
              <w:rPr>
                <w:lang w:eastAsia="en-GB"/>
              </w:rPr>
            </w:pPr>
            <w:r w:rsidRPr="00C96BA7">
              <w:rPr>
                <w:lang w:eastAsia="en-GB"/>
              </w:rPr>
              <w:t>1 903 200</w:t>
            </w:r>
          </w:p>
        </w:tc>
      </w:tr>
      <w:tr w:rsidR="00D514A5" w:rsidRPr="00C96BA7" w14:paraId="5B33DC3C" w14:textId="77777777" w:rsidTr="00D514A5">
        <w:tc>
          <w:tcPr>
            <w:tcW w:w="5670" w:type="dxa"/>
            <w:shd w:val="clear" w:color="auto" w:fill="auto"/>
          </w:tcPr>
          <w:p w14:paraId="6D935652" w14:textId="77777777" w:rsidR="00AD0943" w:rsidRPr="00C96BA7" w:rsidRDefault="00AD0943" w:rsidP="00D514A5">
            <w:pPr>
              <w:pStyle w:val="Tabletext"/>
              <w:rPr>
                <w:lang w:eastAsia="en-GB"/>
              </w:rPr>
            </w:pPr>
            <w:r>
              <w:rPr>
                <w:lang w:eastAsia="en-GB"/>
              </w:rPr>
              <w:t>Equip</w:t>
            </w:r>
            <w:r w:rsidRPr="00C96BA7">
              <w:rPr>
                <w:lang w:eastAsia="en-GB"/>
              </w:rPr>
              <w:t>ment</w:t>
            </w:r>
          </w:p>
        </w:tc>
        <w:tc>
          <w:tcPr>
            <w:tcW w:w="1418" w:type="dxa"/>
            <w:shd w:val="clear" w:color="auto" w:fill="auto"/>
          </w:tcPr>
          <w:p w14:paraId="4863878B" w14:textId="77777777" w:rsidR="00AD0943" w:rsidRPr="00C96BA7" w:rsidRDefault="00AD0943" w:rsidP="00D514A5">
            <w:pPr>
              <w:pStyle w:val="Tabletext"/>
              <w:rPr>
                <w:lang w:eastAsia="en-GB"/>
              </w:rPr>
            </w:pPr>
            <w:r w:rsidRPr="00C96BA7">
              <w:rPr>
                <w:lang w:eastAsia="en-GB"/>
              </w:rPr>
              <w:t>100</w:t>
            </w:r>
          </w:p>
        </w:tc>
        <w:tc>
          <w:tcPr>
            <w:tcW w:w="1701" w:type="dxa"/>
            <w:shd w:val="clear" w:color="auto" w:fill="auto"/>
          </w:tcPr>
          <w:p w14:paraId="2D53ADCC" w14:textId="77777777" w:rsidR="00AD0943" w:rsidRPr="00C96BA7" w:rsidRDefault="00AD0943" w:rsidP="00D514A5">
            <w:pPr>
              <w:pStyle w:val="Tabletext"/>
              <w:rPr>
                <w:lang w:eastAsia="en-GB"/>
              </w:rPr>
            </w:pPr>
            <w:r w:rsidRPr="00C96BA7">
              <w:rPr>
                <w:lang w:eastAsia="en-GB"/>
              </w:rPr>
              <w:t>7 120</w:t>
            </w:r>
          </w:p>
        </w:tc>
        <w:tc>
          <w:tcPr>
            <w:tcW w:w="1417" w:type="dxa"/>
            <w:shd w:val="clear" w:color="auto" w:fill="auto"/>
          </w:tcPr>
          <w:p w14:paraId="7E3F3DD4" w14:textId="77777777" w:rsidR="00AD0943" w:rsidRPr="00C96BA7" w:rsidRDefault="00AD0943" w:rsidP="00D514A5">
            <w:pPr>
              <w:pStyle w:val="Tabletext"/>
              <w:rPr>
                <w:lang w:eastAsia="en-GB"/>
              </w:rPr>
            </w:pPr>
            <w:r w:rsidRPr="00C96BA7">
              <w:rPr>
                <w:lang w:eastAsia="en-GB"/>
              </w:rPr>
              <w:t>712 000</w:t>
            </w:r>
          </w:p>
        </w:tc>
      </w:tr>
      <w:tr w:rsidR="00D514A5" w:rsidRPr="00C96BA7" w14:paraId="14BF909B" w14:textId="77777777" w:rsidTr="00D514A5">
        <w:tc>
          <w:tcPr>
            <w:tcW w:w="5670" w:type="dxa"/>
            <w:shd w:val="clear" w:color="auto" w:fill="auto"/>
          </w:tcPr>
          <w:p w14:paraId="6F94CB20" w14:textId="77777777" w:rsidR="00AD0943" w:rsidRPr="00C96BA7" w:rsidRDefault="00AD0943" w:rsidP="00D514A5">
            <w:pPr>
              <w:pStyle w:val="Tabletext"/>
              <w:rPr>
                <w:lang w:eastAsia="en-GB"/>
              </w:rPr>
            </w:pPr>
            <w:r w:rsidRPr="00C96BA7">
              <w:rPr>
                <w:lang w:eastAsia="en-GB"/>
              </w:rPr>
              <w:t>Insulation plate for steel / alumin</w:t>
            </w:r>
            <w:r>
              <w:rPr>
                <w:lang w:eastAsia="en-GB"/>
              </w:rPr>
              <w:t>i</w:t>
            </w:r>
            <w:r w:rsidRPr="00C96BA7">
              <w:rPr>
                <w:lang w:eastAsia="en-GB"/>
              </w:rPr>
              <w:t xml:space="preserve">um </w:t>
            </w:r>
          </w:p>
        </w:tc>
        <w:tc>
          <w:tcPr>
            <w:tcW w:w="1418" w:type="dxa"/>
            <w:shd w:val="clear" w:color="auto" w:fill="auto"/>
          </w:tcPr>
          <w:p w14:paraId="3A4188F4" w14:textId="77777777" w:rsidR="00AD0943" w:rsidRPr="00C96BA7" w:rsidRDefault="00AD0943" w:rsidP="00D514A5">
            <w:pPr>
              <w:pStyle w:val="Tabletext"/>
              <w:rPr>
                <w:lang w:eastAsia="en-GB"/>
              </w:rPr>
            </w:pPr>
            <w:r w:rsidRPr="00C96BA7">
              <w:rPr>
                <w:lang w:eastAsia="en-GB"/>
              </w:rPr>
              <w:t>5</w:t>
            </w:r>
          </w:p>
        </w:tc>
        <w:tc>
          <w:tcPr>
            <w:tcW w:w="1701" w:type="dxa"/>
            <w:shd w:val="clear" w:color="auto" w:fill="auto"/>
          </w:tcPr>
          <w:p w14:paraId="7F2FDC11" w14:textId="77777777" w:rsidR="00AD0943" w:rsidRPr="00C96BA7" w:rsidRDefault="00AD0943" w:rsidP="00D514A5">
            <w:pPr>
              <w:pStyle w:val="Tabletext"/>
              <w:rPr>
                <w:lang w:eastAsia="en-GB"/>
              </w:rPr>
            </w:pPr>
            <w:r w:rsidRPr="00C96BA7">
              <w:rPr>
                <w:lang w:eastAsia="en-GB"/>
              </w:rPr>
              <w:t>5 815</w:t>
            </w:r>
          </w:p>
        </w:tc>
        <w:tc>
          <w:tcPr>
            <w:tcW w:w="1417" w:type="dxa"/>
            <w:shd w:val="clear" w:color="auto" w:fill="auto"/>
          </w:tcPr>
          <w:p w14:paraId="6A1A79CD" w14:textId="77777777" w:rsidR="00AD0943" w:rsidRPr="00C96BA7" w:rsidRDefault="00AD0943" w:rsidP="00D514A5">
            <w:pPr>
              <w:pStyle w:val="Tabletext"/>
              <w:rPr>
                <w:lang w:eastAsia="en-GB"/>
              </w:rPr>
            </w:pPr>
            <w:r w:rsidRPr="00C96BA7">
              <w:rPr>
                <w:lang w:eastAsia="en-GB"/>
              </w:rPr>
              <w:t>29 075</w:t>
            </w:r>
          </w:p>
        </w:tc>
      </w:tr>
      <w:tr w:rsidR="00D514A5" w:rsidRPr="00C96BA7" w14:paraId="13F36278" w14:textId="77777777" w:rsidTr="00D514A5">
        <w:tc>
          <w:tcPr>
            <w:tcW w:w="5670" w:type="dxa"/>
            <w:shd w:val="clear" w:color="auto" w:fill="auto"/>
          </w:tcPr>
          <w:p w14:paraId="141B49B3" w14:textId="77777777" w:rsidR="00AD0943" w:rsidRPr="00C96BA7" w:rsidRDefault="00AD0943" w:rsidP="00D514A5">
            <w:pPr>
              <w:pStyle w:val="Tabletext"/>
              <w:rPr>
                <w:lang w:eastAsia="en-GB"/>
              </w:rPr>
            </w:pPr>
            <w:r>
              <w:rPr>
                <w:lang w:eastAsia="en-GB"/>
              </w:rPr>
              <w:t>S</w:t>
            </w:r>
            <w:r w:rsidRPr="00C96BA7">
              <w:rPr>
                <w:lang w:eastAsia="en-GB"/>
              </w:rPr>
              <w:t>teel float</w:t>
            </w:r>
          </w:p>
        </w:tc>
        <w:tc>
          <w:tcPr>
            <w:tcW w:w="1418" w:type="dxa"/>
            <w:shd w:val="clear" w:color="auto" w:fill="auto"/>
          </w:tcPr>
          <w:p w14:paraId="75E72520" w14:textId="77777777" w:rsidR="00AD0943" w:rsidRPr="00C96BA7" w:rsidRDefault="00AD0943" w:rsidP="00D514A5">
            <w:pPr>
              <w:pStyle w:val="Tabletext"/>
              <w:rPr>
                <w:lang w:eastAsia="en-GB"/>
              </w:rPr>
            </w:pPr>
            <w:r w:rsidRPr="00C96BA7">
              <w:rPr>
                <w:lang w:eastAsia="en-GB"/>
              </w:rPr>
              <w:t>2 870</w:t>
            </w:r>
          </w:p>
        </w:tc>
        <w:tc>
          <w:tcPr>
            <w:tcW w:w="1701" w:type="dxa"/>
            <w:shd w:val="clear" w:color="auto" w:fill="auto"/>
          </w:tcPr>
          <w:p w14:paraId="3F88394E" w14:textId="77777777" w:rsidR="00AD0943" w:rsidRPr="00C96BA7" w:rsidRDefault="00AD0943" w:rsidP="00D514A5">
            <w:pPr>
              <w:pStyle w:val="Tabletext"/>
              <w:rPr>
                <w:lang w:eastAsia="en-GB"/>
              </w:rPr>
            </w:pPr>
            <w:r w:rsidRPr="00C96BA7">
              <w:rPr>
                <w:lang w:eastAsia="en-GB"/>
              </w:rPr>
              <w:t>4 305</w:t>
            </w:r>
          </w:p>
        </w:tc>
        <w:tc>
          <w:tcPr>
            <w:tcW w:w="1417" w:type="dxa"/>
            <w:shd w:val="clear" w:color="auto" w:fill="auto"/>
          </w:tcPr>
          <w:p w14:paraId="680B48C3" w14:textId="77777777" w:rsidR="00AD0943" w:rsidRPr="00C96BA7" w:rsidRDefault="00AD0943" w:rsidP="00D514A5">
            <w:pPr>
              <w:pStyle w:val="Tabletext"/>
              <w:rPr>
                <w:lang w:eastAsia="en-GB"/>
              </w:rPr>
            </w:pPr>
            <w:r w:rsidRPr="00C96BA7">
              <w:rPr>
                <w:lang w:eastAsia="en-GB"/>
              </w:rPr>
              <w:t>12 355 350</w:t>
            </w:r>
          </w:p>
        </w:tc>
      </w:tr>
      <w:tr w:rsidR="00D514A5" w:rsidRPr="00C96BA7" w14:paraId="3104B748" w14:textId="77777777" w:rsidTr="00D514A5">
        <w:tc>
          <w:tcPr>
            <w:tcW w:w="5670" w:type="dxa"/>
            <w:shd w:val="clear" w:color="auto" w:fill="auto"/>
          </w:tcPr>
          <w:p w14:paraId="7B155235" w14:textId="77777777" w:rsidR="00AD0943" w:rsidRPr="00C96BA7" w:rsidRDefault="00AD0943" w:rsidP="00D514A5">
            <w:pPr>
              <w:pStyle w:val="Tabletext"/>
              <w:rPr>
                <w:lang w:eastAsia="en-GB"/>
              </w:rPr>
            </w:pPr>
            <w:r>
              <w:rPr>
                <w:lang w:eastAsia="en-GB"/>
              </w:rPr>
              <w:t>T</w:t>
            </w:r>
            <w:r w:rsidRPr="00C96BA7">
              <w:rPr>
                <w:lang w:eastAsia="en-GB"/>
              </w:rPr>
              <w:t>ailtube</w:t>
            </w:r>
          </w:p>
        </w:tc>
        <w:tc>
          <w:tcPr>
            <w:tcW w:w="1418" w:type="dxa"/>
            <w:shd w:val="clear" w:color="auto" w:fill="auto"/>
          </w:tcPr>
          <w:p w14:paraId="7BFFB96E" w14:textId="77777777" w:rsidR="00AD0943" w:rsidRPr="00C96BA7" w:rsidRDefault="00AD0943" w:rsidP="00D514A5">
            <w:pPr>
              <w:pStyle w:val="Tabletext"/>
              <w:rPr>
                <w:lang w:eastAsia="en-GB"/>
              </w:rPr>
            </w:pPr>
            <w:r w:rsidRPr="00C96BA7">
              <w:rPr>
                <w:lang w:eastAsia="en-GB"/>
              </w:rPr>
              <w:t>1 105</w:t>
            </w:r>
          </w:p>
        </w:tc>
        <w:tc>
          <w:tcPr>
            <w:tcW w:w="1701" w:type="dxa"/>
            <w:shd w:val="clear" w:color="auto" w:fill="auto"/>
          </w:tcPr>
          <w:p w14:paraId="1C79ACAC" w14:textId="77777777" w:rsidR="00AD0943" w:rsidRPr="00C96BA7" w:rsidRDefault="00AD0943" w:rsidP="00D514A5">
            <w:pPr>
              <w:pStyle w:val="Tabletext"/>
              <w:rPr>
                <w:lang w:eastAsia="en-GB"/>
              </w:rPr>
            </w:pPr>
            <w:r w:rsidRPr="00C96BA7">
              <w:rPr>
                <w:lang w:eastAsia="en-GB"/>
              </w:rPr>
              <w:t>2 455</w:t>
            </w:r>
          </w:p>
        </w:tc>
        <w:tc>
          <w:tcPr>
            <w:tcW w:w="1417" w:type="dxa"/>
            <w:shd w:val="clear" w:color="auto" w:fill="auto"/>
          </w:tcPr>
          <w:p w14:paraId="02E1F1C5" w14:textId="77777777" w:rsidR="00AD0943" w:rsidRPr="00C96BA7" w:rsidRDefault="00AD0943" w:rsidP="00D514A5">
            <w:pPr>
              <w:pStyle w:val="Tabletext"/>
              <w:rPr>
                <w:lang w:eastAsia="en-GB"/>
              </w:rPr>
            </w:pPr>
            <w:r w:rsidRPr="00C96BA7">
              <w:rPr>
                <w:lang w:eastAsia="en-GB"/>
              </w:rPr>
              <w:t>2 712 775</w:t>
            </w:r>
          </w:p>
        </w:tc>
      </w:tr>
      <w:tr w:rsidR="00D514A5" w:rsidRPr="00C96BA7" w14:paraId="6489D29C" w14:textId="77777777" w:rsidTr="00D514A5">
        <w:tc>
          <w:tcPr>
            <w:tcW w:w="5670" w:type="dxa"/>
            <w:shd w:val="clear" w:color="auto" w:fill="auto"/>
          </w:tcPr>
          <w:p w14:paraId="1CF81F26" w14:textId="77777777" w:rsidR="00AD0943" w:rsidRPr="00C96BA7" w:rsidRDefault="00AD0943" w:rsidP="00D514A5">
            <w:pPr>
              <w:pStyle w:val="Tabletext"/>
              <w:rPr>
                <w:lang w:eastAsia="en-GB"/>
              </w:rPr>
            </w:pPr>
            <w:r w:rsidRPr="00C96BA7">
              <w:rPr>
                <w:lang w:eastAsia="en-GB"/>
              </w:rPr>
              <w:t>Ballast</w:t>
            </w:r>
          </w:p>
        </w:tc>
        <w:tc>
          <w:tcPr>
            <w:tcW w:w="1418" w:type="dxa"/>
            <w:shd w:val="clear" w:color="auto" w:fill="auto"/>
          </w:tcPr>
          <w:p w14:paraId="75CFC50D" w14:textId="77777777" w:rsidR="00AD0943" w:rsidRPr="00C96BA7" w:rsidRDefault="00AD0943" w:rsidP="00D514A5">
            <w:pPr>
              <w:pStyle w:val="Tabletext"/>
              <w:rPr>
                <w:lang w:eastAsia="en-GB"/>
              </w:rPr>
            </w:pPr>
            <w:r w:rsidRPr="00C96BA7">
              <w:rPr>
                <w:lang w:eastAsia="en-GB"/>
              </w:rPr>
              <w:t>650</w:t>
            </w:r>
          </w:p>
        </w:tc>
        <w:tc>
          <w:tcPr>
            <w:tcW w:w="1701" w:type="dxa"/>
            <w:shd w:val="clear" w:color="auto" w:fill="auto"/>
          </w:tcPr>
          <w:p w14:paraId="3EC7722B" w14:textId="77777777" w:rsidR="00AD0943" w:rsidRPr="00C96BA7" w:rsidRDefault="00AD0943" w:rsidP="00D514A5">
            <w:pPr>
              <w:pStyle w:val="Tabletext"/>
              <w:rPr>
                <w:lang w:eastAsia="en-GB"/>
              </w:rPr>
            </w:pPr>
            <w:r w:rsidRPr="00C96BA7">
              <w:rPr>
                <w:lang w:eastAsia="en-GB"/>
              </w:rPr>
              <w:t>120</w:t>
            </w:r>
          </w:p>
        </w:tc>
        <w:tc>
          <w:tcPr>
            <w:tcW w:w="1417" w:type="dxa"/>
            <w:shd w:val="clear" w:color="auto" w:fill="auto"/>
          </w:tcPr>
          <w:p w14:paraId="0473AB93" w14:textId="77777777" w:rsidR="00AD0943" w:rsidRPr="00C96BA7" w:rsidRDefault="00AD0943" w:rsidP="00D514A5">
            <w:pPr>
              <w:pStyle w:val="Tabletext"/>
              <w:rPr>
                <w:lang w:eastAsia="en-GB"/>
              </w:rPr>
            </w:pPr>
            <w:r w:rsidRPr="00C96BA7">
              <w:rPr>
                <w:lang w:eastAsia="en-GB"/>
              </w:rPr>
              <w:t>78 000</w:t>
            </w:r>
          </w:p>
        </w:tc>
      </w:tr>
      <w:tr w:rsidR="00D514A5" w:rsidRPr="00C96BA7" w14:paraId="762A8C61" w14:textId="77777777" w:rsidTr="00D514A5">
        <w:tc>
          <w:tcPr>
            <w:tcW w:w="5670" w:type="dxa"/>
            <w:shd w:val="clear" w:color="auto" w:fill="auto"/>
          </w:tcPr>
          <w:p w14:paraId="16618AF5" w14:textId="77777777" w:rsidR="00AD0943" w:rsidRPr="00C96BA7" w:rsidRDefault="00AD0943" w:rsidP="00D514A5">
            <w:pPr>
              <w:pStyle w:val="Tabletext"/>
              <w:rPr>
                <w:lang w:eastAsia="en-GB"/>
              </w:rPr>
            </w:pPr>
            <w:r w:rsidRPr="00C96BA7">
              <w:rPr>
                <w:lang w:eastAsia="en-GB"/>
              </w:rPr>
              <w:t>Total mass</w:t>
            </w:r>
          </w:p>
        </w:tc>
        <w:tc>
          <w:tcPr>
            <w:tcW w:w="1418" w:type="dxa"/>
            <w:shd w:val="clear" w:color="auto" w:fill="auto"/>
          </w:tcPr>
          <w:p w14:paraId="371C9C24" w14:textId="77777777" w:rsidR="00AD0943" w:rsidRPr="00C96BA7" w:rsidRDefault="00AD0943" w:rsidP="00D514A5">
            <w:pPr>
              <w:pStyle w:val="Tabletext"/>
              <w:rPr>
                <w:lang w:eastAsia="en-GB"/>
              </w:rPr>
            </w:pPr>
            <w:r w:rsidRPr="00C96BA7">
              <w:rPr>
                <w:lang w:eastAsia="en-GB"/>
              </w:rPr>
              <w:t>5 000</w:t>
            </w:r>
          </w:p>
        </w:tc>
        <w:tc>
          <w:tcPr>
            <w:tcW w:w="1701" w:type="dxa"/>
            <w:shd w:val="clear" w:color="auto" w:fill="auto"/>
          </w:tcPr>
          <w:p w14:paraId="5F9EE153" w14:textId="77777777" w:rsidR="00AD0943" w:rsidRPr="00C96BA7" w:rsidRDefault="00AD0943" w:rsidP="00D514A5">
            <w:pPr>
              <w:pStyle w:val="Tabletext"/>
              <w:rPr>
                <w:lang w:eastAsia="en-GB"/>
              </w:rPr>
            </w:pPr>
          </w:p>
        </w:tc>
        <w:tc>
          <w:tcPr>
            <w:tcW w:w="1417" w:type="dxa"/>
            <w:shd w:val="clear" w:color="auto" w:fill="auto"/>
          </w:tcPr>
          <w:p w14:paraId="6D371B98" w14:textId="77777777" w:rsidR="00AD0943" w:rsidRPr="00C96BA7" w:rsidRDefault="00AD0943" w:rsidP="00D514A5">
            <w:pPr>
              <w:pStyle w:val="Tabletext"/>
              <w:rPr>
                <w:lang w:eastAsia="en-GB"/>
              </w:rPr>
            </w:pPr>
            <w:r w:rsidRPr="00C96BA7">
              <w:rPr>
                <w:lang w:eastAsia="en-GB"/>
              </w:rPr>
              <w:t>17 882 100</w:t>
            </w:r>
          </w:p>
        </w:tc>
      </w:tr>
    </w:tbl>
    <w:p w14:paraId="5958504F" w14:textId="77777777" w:rsidR="00AD0943" w:rsidRDefault="00AD0943" w:rsidP="00AD0943">
      <w:pPr>
        <w:rPr>
          <w:lang w:eastAsia="en-GB"/>
        </w:rPr>
      </w:pPr>
    </w:p>
    <w:p w14:paraId="2C0DD645" w14:textId="77777777" w:rsidR="00AD0943" w:rsidRPr="00D514A5" w:rsidRDefault="00AD0943" w:rsidP="00D514A5">
      <w:pPr>
        <w:pStyle w:val="BodyText"/>
      </w:pPr>
      <w:r w:rsidRPr="00D514A5">
        <w:t xml:space="preserve">The height of the centre of gravity G of the buoy is from the datum K </w:t>
      </w:r>
    </w:p>
    <w:p w14:paraId="78D78E5D" w14:textId="29E1DA4D" w:rsidR="00AD0943" w:rsidRDefault="00AD0943" w:rsidP="00D514A5">
      <w:pPr>
        <w:pStyle w:val="BodyText"/>
      </w:pPr>
      <w:r w:rsidRPr="00D514A5">
        <w:t>17 882 100 / 5 000 = 3 576 mm.</w:t>
      </w:r>
    </w:p>
    <w:p w14:paraId="41CBEB87" w14:textId="471775E8" w:rsidR="00AD0943" w:rsidRDefault="00AD0943">
      <w:pPr>
        <w:spacing w:after="200" w:line="276" w:lineRule="auto"/>
        <w:rPr>
          <w:sz w:val="22"/>
        </w:rPr>
      </w:pPr>
      <w:r>
        <w:br w:type="page"/>
      </w:r>
    </w:p>
    <w:p w14:paraId="55863495" w14:textId="52435E17" w:rsidR="007B1928" w:rsidRPr="00D514A5" w:rsidRDefault="00D514A5" w:rsidP="007B1928">
      <w:pPr>
        <w:pStyle w:val="Annex"/>
      </w:pPr>
      <w:bookmarkStart w:id="462" w:name="_Ref445816088"/>
      <w:bookmarkStart w:id="463" w:name="_Toc445816193"/>
      <w:r w:rsidRPr="00D514A5">
        <w:lastRenderedPageBreak/>
        <w:t>Determination of centre of buoyancy B of a steel buoy</w:t>
      </w:r>
      <w:bookmarkEnd w:id="462"/>
      <w:bookmarkEnd w:id="463"/>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518"/>
        <w:gridCol w:w="1320"/>
        <w:gridCol w:w="1430"/>
        <w:gridCol w:w="1650"/>
        <w:gridCol w:w="1652"/>
      </w:tblGrid>
      <w:tr w:rsidR="007B1928" w:rsidRPr="007B1928" w14:paraId="2E62002D" w14:textId="77777777" w:rsidTr="00D514A5">
        <w:trPr>
          <w:jc w:val="center"/>
        </w:trPr>
        <w:tc>
          <w:tcPr>
            <w:tcW w:w="3518" w:type="dxa"/>
            <w:shd w:val="clear" w:color="auto" w:fill="auto"/>
          </w:tcPr>
          <w:p w14:paraId="189C27C6" w14:textId="77777777" w:rsidR="007B1928" w:rsidRPr="007B1928" w:rsidRDefault="007B1928" w:rsidP="00D514A5">
            <w:pPr>
              <w:pStyle w:val="Tableheading"/>
            </w:pPr>
            <w:r w:rsidRPr="007B1928">
              <w:t>Components</w:t>
            </w:r>
          </w:p>
        </w:tc>
        <w:tc>
          <w:tcPr>
            <w:tcW w:w="1320" w:type="dxa"/>
            <w:shd w:val="clear" w:color="auto" w:fill="auto"/>
          </w:tcPr>
          <w:p w14:paraId="39AEA322" w14:textId="69C85DCB" w:rsidR="007B1928" w:rsidRPr="007B1928" w:rsidRDefault="00D514A5" w:rsidP="00D514A5">
            <w:pPr>
              <w:pStyle w:val="Tableheading"/>
            </w:pPr>
            <w:r>
              <w:t>Volumes [lit</w:t>
            </w:r>
            <w:r w:rsidR="007B1928" w:rsidRPr="007B1928">
              <w:t>r</w:t>
            </w:r>
            <w:r>
              <w:t>e</w:t>
            </w:r>
            <w:r w:rsidR="007B1928" w:rsidRPr="007B1928">
              <w:t>]</w:t>
            </w:r>
          </w:p>
        </w:tc>
        <w:tc>
          <w:tcPr>
            <w:tcW w:w="1430" w:type="dxa"/>
            <w:shd w:val="clear" w:color="auto" w:fill="auto"/>
          </w:tcPr>
          <w:p w14:paraId="7BB51EC6" w14:textId="77777777" w:rsidR="007B1928" w:rsidRPr="007B1928" w:rsidRDefault="007B1928" w:rsidP="00D514A5">
            <w:pPr>
              <w:pStyle w:val="Tableheading"/>
            </w:pPr>
            <w:r w:rsidRPr="007B1928">
              <w:t>Buoyancy [kg]</w:t>
            </w:r>
          </w:p>
          <w:p w14:paraId="6E6A8072" w14:textId="52DD586C" w:rsidR="007B1928" w:rsidRPr="007B1928" w:rsidRDefault="00D514A5" w:rsidP="00D514A5">
            <w:pPr>
              <w:pStyle w:val="Tableheading"/>
            </w:pPr>
            <w:r>
              <w:t>with water densi</w:t>
            </w:r>
            <w:r w:rsidR="007B1928" w:rsidRPr="007B1928">
              <w:t>ty of 1,026 kg/l</w:t>
            </w:r>
          </w:p>
        </w:tc>
        <w:tc>
          <w:tcPr>
            <w:tcW w:w="1650" w:type="dxa"/>
            <w:shd w:val="clear" w:color="auto" w:fill="auto"/>
          </w:tcPr>
          <w:p w14:paraId="6A5A73A0" w14:textId="77777777" w:rsidR="00D514A5" w:rsidRDefault="00D514A5" w:rsidP="00D514A5">
            <w:pPr>
              <w:pStyle w:val="Tableheading"/>
            </w:pPr>
            <w:r>
              <w:t>G above the datum K</w:t>
            </w:r>
          </w:p>
          <w:p w14:paraId="06CE92A0" w14:textId="0797EC8C" w:rsidR="007B1928" w:rsidRPr="007B1928" w:rsidRDefault="007B1928" w:rsidP="00D514A5">
            <w:pPr>
              <w:pStyle w:val="Tableheading"/>
            </w:pPr>
            <w:r w:rsidRPr="007B1928">
              <w:t>[mm]</w:t>
            </w:r>
          </w:p>
        </w:tc>
        <w:tc>
          <w:tcPr>
            <w:tcW w:w="1652" w:type="dxa"/>
            <w:shd w:val="clear" w:color="auto" w:fill="auto"/>
          </w:tcPr>
          <w:p w14:paraId="5A6707AE" w14:textId="77777777" w:rsidR="00D514A5" w:rsidRDefault="00D514A5" w:rsidP="00D514A5">
            <w:pPr>
              <w:pStyle w:val="Tableheading"/>
            </w:pPr>
            <w:r>
              <w:t>Moment</w:t>
            </w:r>
          </w:p>
          <w:p w14:paraId="3DDBA552" w14:textId="455148EA" w:rsidR="007B1928" w:rsidRPr="007B1928" w:rsidRDefault="007B1928" w:rsidP="00D514A5">
            <w:pPr>
              <w:pStyle w:val="Tableheading"/>
            </w:pPr>
            <w:r w:rsidRPr="007B1928">
              <w:t>[kg mm]</w:t>
            </w:r>
          </w:p>
        </w:tc>
      </w:tr>
      <w:tr w:rsidR="007B1928" w:rsidRPr="007B1928" w14:paraId="45E50015" w14:textId="77777777" w:rsidTr="00D514A5">
        <w:trPr>
          <w:jc w:val="center"/>
        </w:trPr>
        <w:tc>
          <w:tcPr>
            <w:tcW w:w="3518" w:type="dxa"/>
            <w:shd w:val="clear" w:color="auto" w:fill="auto"/>
          </w:tcPr>
          <w:p w14:paraId="00AD7978" w14:textId="2B12A6E1" w:rsidR="007B1928" w:rsidRPr="007B1928" w:rsidRDefault="007B1928" w:rsidP="00D514A5">
            <w:pPr>
              <w:pStyle w:val="Tabletext"/>
            </w:pPr>
            <w:r w:rsidRPr="007B1928">
              <w:t>Float cylindrical part</w:t>
            </w:r>
          </w:p>
        </w:tc>
        <w:tc>
          <w:tcPr>
            <w:tcW w:w="1320" w:type="dxa"/>
            <w:shd w:val="clear" w:color="auto" w:fill="auto"/>
          </w:tcPr>
          <w:p w14:paraId="1A19B023" w14:textId="77777777" w:rsidR="007B1928" w:rsidRPr="007B1928" w:rsidRDefault="007B1928" w:rsidP="00D514A5">
            <w:pPr>
              <w:pStyle w:val="Tabletext"/>
            </w:pPr>
            <w:r w:rsidRPr="007B1928">
              <w:t>3 231</w:t>
            </w:r>
          </w:p>
        </w:tc>
        <w:tc>
          <w:tcPr>
            <w:tcW w:w="1430" w:type="dxa"/>
            <w:shd w:val="clear" w:color="auto" w:fill="auto"/>
          </w:tcPr>
          <w:p w14:paraId="6686E363" w14:textId="77777777" w:rsidR="007B1928" w:rsidRPr="007B1928" w:rsidRDefault="007B1928" w:rsidP="00D514A5">
            <w:pPr>
              <w:pStyle w:val="Tabletext"/>
            </w:pPr>
            <w:r w:rsidRPr="007B1928">
              <w:t>3 315</w:t>
            </w:r>
          </w:p>
        </w:tc>
        <w:tc>
          <w:tcPr>
            <w:tcW w:w="1650" w:type="dxa"/>
            <w:shd w:val="clear" w:color="auto" w:fill="auto"/>
          </w:tcPr>
          <w:p w14:paraId="5FCE4CE7" w14:textId="77777777" w:rsidR="007B1928" w:rsidRPr="007B1928" w:rsidRDefault="007B1928" w:rsidP="00D514A5">
            <w:pPr>
              <w:pStyle w:val="Tabletext"/>
            </w:pPr>
            <w:r w:rsidRPr="007B1928">
              <w:t>5 439</w:t>
            </w:r>
          </w:p>
        </w:tc>
        <w:tc>
          <w:tcPr>
            <w:tcW w:w="1652" w:type="dxa"/>
            <w:shd w:val="clear" w:color="auto" w:fill="auto"/>
          </w:tcPr>
          <w:p w14:paraId="08692CB6" w14:textId="77777777" w:rsidR="007B1928" w:rsidRPr="007B1928" w:rsidRDefault="007B1928" w:rsidP="00D514A5">
            <w:pPr>
              <w:pStyle w:val="Tabletext"/>
            </w:pPr>
            <w:r w:rsidRPr="007B1928">
              <w:t>18 030 285</w:t>
            </w:r>
          </w:p>
        </w:tc>
      </w:tr>
      <w:tr w:rsidR="007B1928" w:rsidRPr="007B1928" w14:paraId="1157E9EB" w14:textId="77777777" w:rsidTr="00D514A5">
        <w:trPr>
          <w:jc w:val="center"/>
        </w:trPr>
        <w:tc>
          <w:tcPr>
            <w:tcW w:w="3518" w:type="dxa"/>
            <w:shd w:val="clear" w:color="auto" w:fill="auto"/>
          </w:tcPr>
          <w:p w14:paraId="7D4107C8" w14:textId="77777777" w:rsidR="007B1928" w:rsidRPr="007B1928" w:rsidRDefault="007B1928" w:rsidP="00D514A5">
            <w:pPr>
              <w:pStyle w:val="Tabletext"/>
            </w:pPr>
            <w:r w:rsidRPr="007B1928">
              <w:t>Float truncated part</w:t>
            </w:r>
          </w:p>
        </w:tc>
        <w:tc>
          <w:tcPr>
            <w:tcW w:w="1320" w:type="dxa"/>
            <w:shd w:val="clear" w:color="auto" w:fill="auto"/>
          </w:tcPr>
          <w:p w14:paraId="42D481E9" w14:textId="77777777" w:rsidR="007B1928" w:rsidRPr="007B1928" w:rsidRDefault="007B1928" w:rsidP="00D514A5">
            <w:pPr>
              <w:pStyle w:val="Tabletext"/>
            </w:pPr>
            <w:r w:rsidRPr="007B1928">
              <w:t>1 267</w:t>
            </w:r>
          </w:p>
        </w:tc>
        <w:tc>
          <w:tcPr>
            <w:tcW w:w="1430" w:type="dxa"/>
            <w:shd w:val="clear" w:color="auto" w:fill="auto"/>
          </w:tcPr>
          <w:p w14:paraId="6D88A407" w14:textId="77777777" w:rsidR="007B1928" w:rsidRPr="007B1928" w:rsidRDefault="007B1928" w:rsidP="00D514A5">
            <w:pPr>
              <w:pStyle w:val="Tabletext"/>
            </w:pPr>
            <w:r w:rsidRPr="007B1928">
              <w:t>1 300</w:t>
            </w:r>
          </w:p>
        </w:tc>
        <w:tc>
          <w:tcPr>
            <w:tcW w:w="1650" w:type="dxa"/>
            <w:shd w:val="clear" w:color="auto" w:fill="auto"/>
          </w:tcPr>
          <w:p w14:paraId="2E099F53" w14:textId="77777777" w:rsidR="007B1928" w:rsidRPr="007B1928" w:rsidRDefault="007B1928" w:rsidP="00D514A5">
            <w:pPr>
              <w:pStyle w:val="Tabletext"/>
            </w:pPr>
            <w:r w:rsidRPr="007B1928">
              <w:t>4 756</w:t>
            </w:r>
          </w:p>
        </w:tc>
        <w:tc>
          <w:tcPr>
            <w:tcW w:w="1652" w:type="dxa"/>
            <w:shd w:val="clear" w:color="auto" w:fill="auto"/>
          </w:tcPr>
          <w:p w14:paraId="4231F384" w14:textId="77777777" w:rsidR="007B1928" w:rsidRPr="007B1928" w:rsidRDefault="007B1928" w:rsidP="00D514A5">
            <w:pPr>
              <w:pStyle w:val="Tabletext"/>
            </w:pPr>
            <w:r w:rsidRPr="007B1928">
              <w:t>6 182 800</w:t>
            </w:r>
          </w:p>
        </w:tc>
      </w:tr>
      <w:tr w:rsidR="007B1928" w:rsidRPr="007B1928" w14:paraId="24854026" w14:textId="77777777" w:rsidTr="00D514A5">
        <w:trPr>
          <w:jc w:val="center"/>
        </w:trPr>
        <w:tc>
          <w:tcPr>
            <w:tcW w:w="3518" w:type="dxa"/>
            <w:shd w:val="clear" w:color="auto" w:fill="auto"/>
          </w:tcPr>
          <w:p w14:paraId="74B5A37A" w14:textId="77777777" w:rsidR="007B1928" w:rsidRPr="007B1928" w:rsidRDefault="007B1928" w:rsidP="00D514A5">
            <w:pPr>
              <w:pStyle w:val="Tabletext"/>
            </w:pPr>
            <w:r w:rsidRPr="007B1928">
              <w:t>Bolts</w:t>
            </w:r>
          </w:p>
        </w:tc>
        <w:tc>
          <w:tcPr>
            <w:tcW w:w="1320" w:type="dxa"/>
            <w:shd w:val="clear" w:color="auto" w:fill="auto"/>
          </w:tcPr>
          <w:p w14:paraId="774D679E" w14:textId="77777777" w:rsidR="007B1928" w:rsidRPr="007B1928" w:rsidRDefault="007B1928" w:rsidP="00D514A5">
            <w:pPr>
              <w:pStyle w:val="Tabletext"/>
            </w:pPr>
            <w:r w:rsidRPr="007B1928">
              <w:t>5</w:t>
            </w:r>
          </w:p>
        </w:tc>
        <w:tc>
          <w:tcPr>
            <w:tcW w:w="1430" w:type="dxa"/>
            <w:shd w:val="clear" w:color="auto" w:fill="auto"/>
          </w:tcPr>
          <w:p w14:paraId="6F8D129B" w14:textId="77777777" w:rsidR="007B1928" w:rsidRPr="007B1928" w:rsidRDefault="007B1928" w:rsidP="00D514A5">
            <w:pPr>
              <w:pStyle w:val="Tabletext"/>
            </w:pPr>
            <w:r w:rsidRPr="007B1928">
              <w:t>5</w:t>
            </w:r>
          </w:p>
        </w:tc>
        <w:tc>
          <w:tcPr>
            <w:tcW w:w="1650" w:type="dxa"/>
            <w:shd w:val="clear" w:color="auto" w:fill="auto"/>
          </w:tcPr>
          <w:p w14:paraId="120FA80B" w14:textId="77777777" w:rsidR="007B1928" w:rsidRPr="007B1928" w:rsidRDefault="007B1928" w:rsidP="00D514A5">
            <w:pPr>
              <w:pStyle w:val="Tabletext"/>
            </w:pPr>
            <w:r w:rsidRPr="007B1928">
              <w:t>4 055</w:t>
            </w:r>
          </w:p>
        </w:tc>
        <w:tc>
          <w:tcPr>
            <w:tcW w:w="1652" w:type="dxa"/>
            <w:shd w:val="clear" w:color="auto" w:fill="auto"/>
          </w:tcPr>
          <w:p w14:paraId="7DAE587A" w14:textId="77777777" w:rsidR="007B1928" w:rsidRPr="007B1928" w:rsidRDefault="007B1928" w:rsidP="00D514A5">
            <w:pPr>
              <w:pStyle w:val="Tabletext"/>
            </w:pPr>
            <w:r w:rsidRPr="007B1928">
              <w:t>20 275</w:t>
            </w:r>
          </w:p>
        </w:tc>
      </w:tr>
      <w:tr w:rsidR="007B1928" w:rsidRPr="007B1928" w14:paraId="668C6443" w14:textId="77777777" w:rsidTr="00D514A5">
        <w:trPr>
          <w:jc w:val="center"/>
        </w:trPr>
        <w:tc>
          <w:tcPr>
            <w:tcW w:w="3518" w:type="dxa"/>
            <w:shd w:val="clear" w:color="auto" w:fill="auto"/>
          </w:tcPr>
          <w:p w14:paraId="26FAC726" w14:textId="77777777" w:rsidR="007B1928" w:rsidRPr="007B1928" w:rsidRDefault="007B1928" w:rsidP="00D514A5">
            <w:pPr>
              <w:pStyle w:val="Tabletext"/>
            </w:pPr>
            <w:r w:rsidRPr="007B1928">
              <w:t>Connecting flange</w:t>
            </w:r>
          </w:p>
        </w:tc>
        <w:tc>
          <w:tcPr>
            <w:tcW w:w="1320" w:type="dxa"/>
            <w:shd w:val="clear" w:color="auto" w:fill="auto"/>
          </w:tcPr>
          <w:p w14:paraId="7DB6D25F" w14:textId="77777777" w:rsidR="007B1928" w:rsidRPr="007B1928" w:rsidRDefault="007B1928" w:rsidP="00D514A5">
            <w:pPr>
              <w:pStyle w:val="Tabletext"/>
            </w:pPr>
            <w:r w:rsidRPr="007B1928">
              <w:t>24</w:t>
            </w:r>
          </w:p>
        </w:tc>
        <w:tc>
          <w:tcPr>
            <w:tcW w:w="1430" w:type="dxa"/>
            <w:shd w:val="clear" w:color="auto" w:fill="auto"/>
          </w:tcPr>
          <w:p w14:paraId="69B170FC" w14:textId="77777777" w:rsidR="007B1928" w:rsidRPr="007B1928" w:rsidRDefault="007B1928" w:rsidP="00D514A5">
            <w:pPr>
              <w:pStyle w:val="Tabletext"/>
            </w:pPr>
            <w:r w:rsidRPr="007B1928">
              <w:t>25</w:t>
            </w:r>
          </w:p>
        </w:tc>
        <w:tc>
          <w:tcPr>
            <w:tcW w:w="1650" w:type="dxa"/>
            <w:shd w:val="clear" w:color="auto" w:fill="auto"/>
          </w:tcPr>
          <w:p w14:paraId="574851BB" w14:textId="77777777" w:rsidR="007B1928" w:rsidRPr="007B1928" w:rsidRDefault="007B1928" w:rsidP="00D514A5">
            <w:pPr>
              <w:pStyle w:val="Tabletext"/>
            </w:pPr>
            <w:r w:rsidRPr="007B1928">
              <w:t>4 146</w:t>
            </w:r>
          </w:p>
        </w:tc>
        <w:tc>
          <w:tcPr>
            <w:tcW w:w="1652" w:type="dxa"/>
            <w:shd w:val="clear" w:color="auto" w:fill="auto"/>
          </w:tcPr>
          <w:p w14:paraId="0C745924" w14:textId="77777777" w:rsidR="007B1928" w:rsidRPr="007B1928" w:rsidRDefault="007B1928" w:rsidP="00D514A5">
            <w:pPr>
              <w:pStyle w:val="Tabletext"/>
            </w:pPr>
            <w:r w:rsidRPr="007B1928">
              <w:t>103 650</w:t>
            </w:r>
          </w:p>
        </w:tc>
      </w:tr>
      <w:tr w:rsidR="007B1928" w:rsidRPr="007B1928" w14:paraId="3D46081C" w14:textId="77777777" w:rsidTr="00D514A5">
        <w:trPr>
          <w:jc w:val="center"/>
        </w:trPr>
        <w:tc>
          <w:tcPr>
            <w:tcW w:w="3518" w:type="dxa"/>
            <w:shd w:val="clear" w:color="auto" w:fill="auto"/>
          </w:tcPr>
          <w:p w14:paraId="32EF424C" w14:textId="77777777" w:rsidR="007B1928" w:rsidRPr="007B1928" w:rsidRDefault="007B1928" w:rsidP="00D514A5">
            <w:pPr>
              <w:pStyle w:val="Tabletext"/>
            </w:pPr>
            <w:r w:rsidRPr="007B1928">
              <w:t>Ring on cone</w:t>
            </w:r>
          </w:p>
        </w:tc>
        <w:tc>
          <w:tcPr>
            <w:tcW w:w="1320" w:type="dxa"/>
            <w:shd w:val="clear" w:color="auto" w:fill="auto"/>
          </w:tcPr>
          <w:p w14:paraId="1FCF1CED" w14:textId="77777777" w:rsidR="007B1928" w:rsidRPr="007B1928" w:rsidRDefault="007B1928" w:rsidP="00D514A5">
            <w:pPr>
              <w:pStyle w:val="Tabletext"/>
            </w:pPr>
            <w:r w:rsidRPr="007B1928">
              <w:t>3</w:t>
            </w:r>
          </w:p>
        </w:tc>
        <w:tc>
          <w:tcPr>
            <w:tcW w:w="1430" w:type="dxa"/>
            <w:shd w:val="clear" w:color="auto" w:fill="auto"/>
          </w:tcPr>
          <w:p w14:paraId="6795763A" w14:textId="77777777" w:rsidR="007B1928" w:rsidRPr="007B1928" w:rsidRDefault="007B1928" w:rsidP="00D514A5">
            <w:pPr>
              <w:pStyle w:val="Tabletext"/>
            </w:pPr>
            <w:r w:rsidRPr="007B1928">
              <w:t>3</w:t>
            </w:r>
          </w:p>
        </w:tc>
        <w:tc>
          <w:tcPr>
            <w:tcW w:w="1650" w:type="dxa"/>
            <w:shd w:val="clear" w:color="auto" w:fill="auto"/>
          </w:tcPr>
          <w:p w14:paraId="6BE58FDF" w14:textId="77777777" w:rsidR="007B1928" w:rsidRPr="007B1928" w:rsidRDefault="007B1928" w:rsidP="00D514A5">
            <w:pPr>
              <w:pStyle w:val="Tabletext"/>
            </w:pPr>
            <w:r w:rsidRPr="007B1928">
              <w:t>4 760</w:t>
            </w:r>
          </w:p>
        </w:tc>
        <w:tc>
          <w:tcPr>
            <w:tcW w:w="1652" w:type="dxa"/>
            <w:shd w:val="clear" w:color="auto" w:fill="auto"/>
          </w:tcPr>
          <w:p w14:paraId="60CD4111" w14:textId="77777777" w:rsidR="007B1928" w:rsidRPr="007B1928" w:rsidRDefault="007B1928" w:rsidP="00D514A5">
            <w:pPr>
              <w:pStyle w:val="Tabletext"/>
            </w:pPr>
            <w:r w:rsidRPr="007B1928">
              <w:t>14 280</w:t>
            </w:r>
          </w:p>
        </w:tc>
      </w:tr>
      <w:tr w:rsidR="007B1928" w:rsidRPr="007B1928" w14:paraId="7CB39E23" w14:textId="77777777" w:rsidTr="00D514A5">
        <w:trPr>
          <w:jc w:val="center"/>
        </w:trPr>
        <w:tc>
          <w:tcPr>
            <w:tcW w:w="3518" w:type="dxa"/>
            <w:shd w:val="clear" w:color="auto" w:fill="auto"/>
          </w:tcPr>
          <w:p w14:paraId="42B1F955" w14:textId="77777777" w:rsidR="007B1928" w:rsidRPr="007B1928" w:rsidRDefault="007B1928" w:rsidP="00D514A5">
            <w:pPr>
              <w:pStyle w:val="Tabletext"/>
            </w:pPr>
            <w:r w:rsidRPr="007B1928">
              <w:t>Tailtube</w:t>
            </w:r>
          </w:p>
        </w:tc>
        <w:tc>
          <w:tcPr>
            <w:tcW w:w="1320" w:type="dxa"/>
            <w:shd w:val="clear" w:color="auto" w:fill="auto"/>
          </w:tcPr>
          <w:p w14:paraId="40B6FF94" w14:textId="77777777" w:rsidR="007B1928" w:rsidRPr="007B1928" w:rsidRDefault="007B1928" w:rsidP="00D514A5">
            <w:pPr>
              <w:pStyle w:val="Tabletext"/>
            </w:pPr>
            <w:r w:rsidRPr="007B1928">
              <w:t>195</w:t>
            </w:r>
          </w:p>
        </w:tc>
        <w:tc>
          <w:tcPr>
            <w:tcW w:w="1430" w:type="dxa"/>
            <w:shd w:val="clear" w:color="auto" w:fill="auto"/>
          </w:tcPr>
          <w:p w14:paraId="4777B877" w14:textId="77777777" w:rsidR="007B1928" w:rsidRPr="007B1928" w:rsidRDefault="007B1928" w:rsidP="00D514A5">
            <w:pPr>
              <w:pStyle w:val="Tabletext"/>
            </w:pPr>
            <w:r w:rsidRPr="007B1928">
              <w:t>200</w:t>
            </w:r>
          </w:p>
        </w:tc>
        <w:tc>
          <w:tcPr>
            <w:tcW w:w="1650" w:type="dxa"/>
            <w:shd w:val="clear" w:color="auto" w:fill="auto"/>
          </w:tcPr>
          <w:p w14:paraId="56EC960E" w14:textId="77777777" w:rsidR="007B1928" w:rsidRPr="007B1928" w:rsidRDefault="007B1928" w:rsidP="00D514A5">
            <w:pPr>
              <w:pStyle w:val="Tabletext"/>
            </w:pPr>
            <w:r w:rsidRPr="007B1928">
              <w:t>2 454</w:t>
            </w:r>
          </w:p>
        </w:tc>
        <w:tc>
          <w:tcPr>
            <w:tcW w:w="1652" w:type="dxa"/>
            <w:shd w:val="clear" w:color="auto" w:fill="auto"/>
          </w:tcPr>
          <w:p w14:paraId="4D457558" w14:textId="77777777" w:rsidR="007B1928" w:rsidRPr="007B1928" w:rsidRDefault="007B1928" w:rsidP="00D514A5">
            <w:pPr>
              <w:pStyle w:val="Tabletext"/>
            </w:pPr>
            <w:r w:rsidRPr="007B1928">
              <w:t>490 800</w:t>
            </w:r>
          </w:p>
        </w:tc>
      </w:tr>
      <w:tr w:rsidR="007B1928" w:rsidRPr="007B1928" w14:paraId="569B4E2F" w14:textId="77777777" w:rsidTr="00D514A5">
        <w:trPr>
          <w:jc w:val="center"/>
        </w:trPr>
        <w:tc>
          <w:tcPr>
            <w:tcW w:w="3518" w:type="dxa"/>
            <w:shd w:val="clear" w:color="auto" w:fill="auto"/>
          </w:tcPr>
          <w:p w14:paraId="11C69782" w14:textId="77777777" w:rsidR="007B1928" w:rsidRPr="007B1928" w:rsidRDefault="007B1928" w:rsidP="00D514A5">
            <w:pPr>
              <w:pStyle w:val="Tabletext"/>
            </w:pPr>
            <w:r w:rsidRPr="007B1928">
              <w:t>Ballast bolts</w:t>
            </w:r>
          </w:p>
        </w:tc>
        <w:tc>
          <w:tcPr>
            <w:tcW w:w="1320" w:type="dxa"/>
            <w:shd w:val="clear" w:color="auto" w:fill="auto"/>
          </w:tcPr>
          <w:p w14:paraId="0AAF1432" w14:textId="77777777" w:rsidR="007B1928" w:rsidRPr="007B1928" w:rsidRDefault="007B1928" w:rsidP="00D514A5">
            <w:pPr>
              <w:pStyle w:val="Tabletext"/>
            </w:pPr>
            <w:r w:rsidRPr="007B1928">
              <w:t>2</w:t>
            </w:r>
          </w:p>
        </w:tc>
        <w:tc>
          <w:tcPr>
            <w:tcW w:w="1430" w:type="dxa"/>
            <w:shd w:val="clear" w:color="auto" w:fill="auto"/>
          </w:tcPr>
          <w:p w14:paraId="79A67DF4" w14:textId="77777777" w:rsidR="007B1928" w:rsidRPr="007B1928" w:rsidRDefault="007B1928" w:rsidP="00D514A5">
            <w:pPr>
              <w:pStyle w:val="Tabletext"/>
            </w:pPr>
            <w:r w:rsidRPr="007B1928">
              <w:t>2</w:t>
            </w:r>
          </w:p>
        </w:tc>
        <w:tc>
          <w:tcPr>
            <w:tcW w:w="1650" w:type="dxa"/>
            <w:shd w:val="clear" w:color="auto" w:fill="auto"/>
          </w:tcPr>
          <w:p w14:paraId="033AF7E6" w14:textId="77777777" w:rsidR="007B1928" w:rsidRPr="007B1928" w:rsidRDefault="007B1928" w:rsidP="00D514A5">
            <w:pPr>
              <w:pStyle w:val="Tabletext"/>
            </w:pPr>
            <w:r w:rsidRPr="007B1928">
              <w:t>238</w:t>
            </w:r>
          </w:p>
        </w:tc>
        <w:tc>
          <w:tcPr>
            <w:tcW w:w="1652" w:type="dxa"/>
            <w:shd w:val="clear" w:color="auto" w:fill="auto"/>
          </w:tcPr>
          <w:p w14:paraId="0844E895" w14:textId="77777777" w:rsidR="007B1928" w:rsidRPr="007B1928" w:rsidRDefault="007B1928" w:rsidP="00D514A5">
            <w:pPr>
              <w:pStyle w:val="Tabletext"/>
            </w:pPr>
            <w:r w:rsidRPr="007B1928">
              <w:t>476</w:t>
            </w:r>
          </w:p>
        </w:tc>
      </w:tr>
      <w:tr w:rsidR="007B1928" w:rsidRPr="007B1928" w14:paraId="15C19E9A" w14:textId="77777777" w:rsidTr="00D514A5">
        <w:trPr>
          <w:jc w:val="center"/>
        </w:trPr>
        <w:tc>
          <w:tcPr>
            <w:tcW w:w="3518" w:type="dxa"/>
            <w:shd w:val="clear" w:color="auto" w:fill="auto"/>
          </w:tcPr>
          <w:p w14:paraId="1F13386F" w14:textId="77777777" w:rsidR="007B1928" w:rsidRPr="007B1928" w:rsidRDefault="007B1928" w:rsidP="00D514A5">
            <w:pPr>
              <w:pStyle w:val="Tabletext"/>
            </w:pPr>
            <w:r w:rsidRPr="007B1928">
              <w:t>Ballast</w:t>
            </w:r>
          </w:p>
        </w:tc>
        <w:tc>
          <w:tcPr>
            <w:tcW w:w="1320" w:type="dxa"/>
            <w:shd w:val="clear" w:color="auto" w:fill="auto"/>
          </w:tcPr>
          <w:p w14:paraId="3F68BCF0" w14:textId="77777777" w:rsidR="007B1928" w:rsidRPr="007B1928" w:rsidRDefault="007B1928" w:rsidP="00D514A5">
            <w:pPr>
              <w:pStyle w:val="Tabletext"/>
            </w:pPr>
            <w:r w:rsidRPr="007B1928">
              <w:t>146</w:t>
            </w:r>
          </w:p>
        </w:tc>
        <w:tc>
          <w:tcPr>
            <w:tcW w:w="1430" w:type="dxa"/>
            <w:shd w:val="clear" w:color="auto" w:fill="auto"/>
          </w:tcPr>
          <w:p w14:paraId="30250906" w14:textId="77777777" w:rsidR="007B1928" w:rsidRPr="007B1928" w:rsidRDefault="007B1928" w:rsidP="00D514A5">
            <w:pPr>
              <w:pStyle w:val="Tabletext"/>
            </w:pPr>
            <w:r w:rsidRPr="007B1928">
              <w:t>150</w:t>
            </w:r>
          </w:p>
        </w:tc>
        <w:tc>
          <w:tcPr>
            <w:tcW w:w="1650" w:type="dxa"/>
            <w:shd w:val="clear" w:color="auto" w:fill="auto"/>
          </w:tcPr>
          <w:p w14:paraId="17D7E9BF" w14:textId="77777777" w:rsidR="007B1928" w:rsidRPr="007B1928" w:rsidRDefault="007B1928" w:rsidP="00D514A5">
            <w:pPr>
              <w:pStyle w:val="Tabletext"/>
            </w:pPr>
            <w:r w:rsidRPr="007B1928">
              <w:t>165</w:t>
            </w:r>
          </w:p>
        </w:tc>
        <w:tc>
          <w:tcPr>
            <w:tcW w:w="1652" w:type="dxa"/>
            <w:shd w:val="clear" w:color="auto" w:fill="auto"/>
          </w:tcPr>
          <w:p w14:paraId="512F1190" w14:textId="77777777" w:rsidR="007B1928" w:rsidRPr="007B1928" w:rsidRDefault="007B1928" w:rsidP="00D514A5">
            <w:pPr>
              <w:pStyle w:val="Tabletext"/>
            </w:pPr>
            <w:r w:rsidRPr="007B1928">
              <w:t>24 750</w:t>
            </w:r>
          </w:p>
        </w:tc>
      </w:tr>
      <w:tr w:rsidR="007B1928" w:rsidRPr="007B1928" w14:paraId="66C86628" w14:textId="77777777" w:rsidTr="00D514A5">
        <w:trPr>
          <w:jc w:val="center"/>
        </w:trPr>
        <w:tc>
          <w:tcPr>
            <w:tcW w:w="3518" w:type="dxa"/>
            <w:shd w:val="clear" w:color="auto" w:fill="auto"/>
          </w:tcPr>
          <w:p w14:paraId="3FEE32E4" w14:textId="77777777" w:rsidR="007B1928" w:rsidRPr="007B1928" w:rsidRDefault="007B1928" w:rsidP="00D514A5">
            <w:pPr>
              <w:pStyle w:val="Tabletext"/>
            </w:pPr>
            <w:r w:rsidRPr="007B1928">
              <w:t>TOTAL</w:t>
            </w:r>
          </w:p>
        </w:tc>
        <w:tc>
          <w:tcPr>
            <w:tcW w:w="1320" w:type="dxa"/>
            <w:shd w:val="clear" w:color="auto" w:fill="auto"/>
          </w:tcPr>
          <w:p w14:paraId="30233077" w14:textId="77777777" w:rsidR="007B1928" w:rsidRPr="007B1928" w:rsidRDefault="007B1928" w:rsidP="00D514A5">
            <w:pPr>
              <w:pStyle w:val="Tabletext"/>
            </w:pPr>
            <w:r w:rsidRPr="007B1928">
              <w:t>4 874</w:t>
            </w:r>
          </w:p>
        </w:tc>
        <w:tc>
          <w:tcPr>
            <w:tcW w:w="1430" w:type="dxa"/>
            <w:shd w:val="clear" w:color="auto" w:fill="auto"/>
          </w:tcPr>
          <w:p w14:paraId="510724B0" w14:textId="77777777" w:rsidR="007B1928" w:rsidRPr="007B1928" w:rsidRDefault="007B1928" w:rsidP="00D514A5">
            <w:pPr>
              <w:pStyle w:val="Tabletext"/>
            </w:pPr>
            <w:r w:rsidRPr="007B1928">
              <w:t>5 000</w:t>
            </w:r>
            <w:r w:rsidRPr="007B1928">
              <w:tab/>
            </w:r>
          </w:p>
        </w:tc>
        <w:tc>
          <w:tcPr>
            <w:tcW w:w="1650" w:type="dxa"/>
            <w:shd w:val="clear" w:color="auto" w:fill="auto"/>
          </w:tcPr>
          <w:p w14:paraId="1A175D84" w14:textId="77777777" w:rsidR="007B1928" w:rsidRPr="007B1928" w:rsidRDefault="007B1928" w:rsidP="00D514A5">
            <w:pPr>
              <w:pStyle w:val="Tabletext"/>
            </w:pPr>
          </w:p>
        </w:tc>
        <w:tc>
          <w:tcPr>
            <w:tcW w:w="1652" w:type="dxa"/>
            <w:shd w:val="clear" w:color="auto" w:fill="auto"/>
          </w:tcPr>
          <w:p w14:paraId="0D6B41CF" w14:textId="77777777" w:rsidR="007B1928" w:rsidRPr="007B1928" w:rsidRDefault="007B1928" w:rsidP="00D514A5">
            <w:pPr>
              <w:pStyle w:val="Tabletext"/>
            </w:pPr>
            <w:r w:rsidRPr="007B1928">
              <w:t>24 867 316</w:t>
            </w:r>
          </w:p>
        </w:tc>
      </w:tr>
    </w:tbl>
    <w:p w14:paraId="31040312" w14:textId="77777777" w:rsidR="007B1928" w:rsidRPr="007B1928" w:rsidRDefault="007B1928" w:rsidP="007B1928">
      <w:pPr>
        <w:pStyle w:val="BodyText"/>
      </w:pPr>
    </w:p>
    <w:p w14:paraId="01F68AA8" w14:textId="77777777" w:rsidR="007B1928" w:rsidRPr="007B1928" w:rsidRDefault="007B1928" w:rsidP="00D514A5">
      <w:pPr>
        <w:pStyle w:val="BodyText"/>
      </w:pPr>
      <w:r w:rsidRPr="007B1928">
        <w:t xml:space="preserve">The height of the centre of buoyancy B for the buoy from the datum K is </w:t>
      </w:r>
    </w:p>
    <w:p w14:paraId="6A31FC96" w14:textId="77777777" w:rsidR="007B1928" w:rsidRPr="007B1928" w:rsidRDefault="007B1928" w:rsidP="00D514A5">
      <w:pPr>
        <w:pStyle w:val="BodyText"/>
      </w:pPr>
      <w:r w:rsidRPr="007B1928">
        <w:t>24 867 316 / 5 000 = 4 973 mm</w:t>
      </w:r>
    </w:p>
    <w:p w14:paraId="1AB3F11F" w14:textId="77777777" w:rsidR="007B1928" w:rsidRPr="007B1928" w:rsidRDefault="007B1928" w:rsidP="00D514A5">
      <w:pPr>
        <w:pStyle w:val="BodyText"/>
      </w:pPr>
    </w:p>
    <w:p w14:paraId="0435E897" w14:textId="77777777" w:rsidR="007B1928" w:rsidRPr="007B1928" w:rsidRDefault="007B1928" w:rsidP="00D514A5">
      <w:pPr>
        <w:pStyle w:val="BodyText"/>
      </w:pPr>
      <w:r w:rsidRPr="007B1928">
        <w:t>The diameter of the buoy is 2.65m.</w:t>
      </w:r>
    </w:p>
    <w:p w14:paraId="2328906B" w14:textId="77777777" w:rsidR="007B1928" w:rsidRPr="007B1928" w:rsidRDefault="007B1928" w:rsidP="00D514A5">
      <w:pPr>
        <w:pStyle w:val="BodyText"/>
      </w:pPr>
      <w:r w:rsidRPr="007B1928">
        <w:t>The volume of the buoy is 4.874m³.</w:t>
      </w:r>
    </w:p>
    <w:p w14:paraId="66392F1D" w14:textId="77777777" w:rsidR="007B1928" w:rsidRPr="007B1928" w:rsidRDefault="007B1928" w:rsidP="00D514A5">
      <w:pPr>
        <w:pStyle w:val="BodyText"/>
      </w:pPr>
      <w:r w:rsidRPr="007B1928">
        <w:t>B</w:t>
      </w:r>
      <w:r w:rsidRPr="007B1928">
        <w:rPr>
          <w:vertAlign w:val="subscript"/>
        </w:rPr>
        <w:t>0</w:t>
      </w:r>
      <w:r w:rsidRPr="007B1928">
        <w:t>K is 4.973m</w:t>
      </w:r>
    </w:p>
    <w:p w14:paraId="3AD147FF" w14:textId="77777777" w:rsidR="007B1928" w:rsidRDefault="007B1928" w:rsidP="00D514A5">
      <w:pPr>
        <w:pStyle w:val="BodyText"/>
      </w:pPr>
      <w:r w:rsidRPr="007B1928">
        <w:t>KG is 3.576m</w:t>
      </w:r>
    </w:p>
    <w:p w14:paraId="1CE99720" w14:textId="77777777" w:rsidR="00D514A5" w:rsidRDefault="00D514A5" w:rsidP="00D514A5">
      <w:pPr>
        <w:pStyle w:val="BodyText"/>
      </w:pPr>
    </w:p>
    <w:tbl>
      <w:tblPr>
        <w:tblStyle w:val="TableGrid"/>
        <w:tblW w:w="0" w:type="auto"/>
        <w:tblLook w:val="04A0" w:firstRow="1" w:lastRow="0" w:firstColumn="1" w:lastColumn="0" w:noHBand="0" w:noVBand="1"/>
      </w:tblPr>
      <w:tblGrid>
        <w:gridCol w:w="1843"/>
        <w:gridCol w:w="8352"/>
      </w:tblGrid>
      <w:tr w:rsidR="00D514A5" w14:paraId="30D44857" w14:textId="77777777" w:rsidTr="00D514A5">
        <w:tc>
          <w:tcPr>
            <w:tcW w:w="1843" w:type="dxa"/>
            <w:vAlign w:val="center"/>
          </w:tcPr>
          <w:p w14:paraId="672ADCB4" w14:textId="258554F7" w:rsidR="00D514A5" w:rsidRDefault="00D514A5" w:rsidP="00D514A5">
            <w:pPr>
              <w:pStyle w:val="BodyText"/>
            </w:pPr>
            <w:r w:rsidRPr="007B1928">
              <w:t>B</w:t>
            </w:r>
            <w:r w:rsidRPr="007B1928">
              <w:rPr>
                <w:vertAlign w:val="subscript"/>
              </w:rPr>
              <w:t>0</w:t>
            </w:r>
            <w:r w:rsidRPr="007B1928">
              <w:t>M is calculate</w:t>
            </w:r>
            <w:r>
              <w:t>d</w:t>
            </w:r>
          </w:p>
        </w:tc>
        <w:tc>
          <w:tcPr>
            <w:tcW w:w="8352" w:type="dxa"/>
            <w:vAlign w:val="center"/>
          </w:tcPr>
          <w:p w14:paraId="7261E67D" w14:textId="2C1C5691" w:rsidR="00D514A5" w:rsidRDefault="00D514A5" w:rsidP="00D514A5">
            <w:pPr>
              <w:pStyle w:val="BodyText"/>
            </w:pPr>
            <w:r w:rsidRPr="007B1928">
              <w:object w:dxaOrig="3660" w:dyaOrig="700" w14:anchorId="2860FED1">
                <v:shape id="_x0000_i1049" type="#_x0000_t75" style="width:183.65pt;height:36.3pt" o:ole="">
                  <v:imagedata r:id="rId83" o:title=""/>
                </v:shape>
                <o:OLEObject Type="Embed" ProgID="Equation.3" ShapeID="_x0000_i1049" DrawAspect="Content" ObjectID="_1519908663" r:id="rId84"/>
              </w:object>
            </w:r>
          </w:p>
        </w:tc>
      </w:tr>
      <w:tr w:rsidR="00D514A5" w14:paraId="50B7D400" w14:textId="77777777" w:rsidTr="00D514A5">
        <w:tc>
          <w:tcPr>
            <w:tcW w:w="1843" w:type="dxa"/>
            <w:vAlign w:val="center"/>
          </w:tcPr>
          <w:p w14:paraId="5AE8000E" w14:textId="0F66E840" w:rsidR="00D514A5" w:rsidRDefault="00D514A5" w:rsidP="00D514A5">
            <w:pPr>
              <w:pStyle w:val="BodyText"/>
            </w:pPr>
            <w:r w:rsidRPr="007B1928">
              <w:t>GM is calculated</w:t>
            </w:r>
          </w:p>
        </w:tc>
        <w:tc>
          <w:tcPr>
            <w:tcW w:w="8352" w:type="dxa"/>
            <w:vAlign w:val="center"/>
          </w:tcPr>
          <w:p w14:paraId="1156F9BF" w14:textId="352EC323" w:rsidR="00D514A5" w:rsidRDefault="00D514A5" w:rsidP="00D514A5">
            <w:pPr>
              <w:pStyle w:val="BodyText"/>
            </w:pPr>
            <w:r w:rsidRPr="007B1928">
              <w:object w:dxaOrig="7400" w:dyaOrig="360" w14:anchorId="191AD374">
                <v:shape id="_x0000_i1050" type="#_x0000_t75" style="width:369.5pt;height:18.4pt" o:ole="">
                  <v:imagedata r:id="rId85" o:title=""/>
                </v:shape>
                <o:OLEObject Type="Embed" ProgID="Equation.3" ShapeID="_x0000_i1050" DrawAspect="Content" ObjectID="_1519908664" r:id="rId86"/>
              </w:object>
            </w:r>
          </w:p>
        </w:tc>
      </w:tr>
    </w:tbl>
    <w:p w14:paraId="1C058D93" w14:textId="447F3F14" w:rsidR="007B1928" w:rsidRPr="007B1928" w:rsidRDefault="007B1928" w:rsidP="007B1928">
      <w:pPr>
        <w:pStyle w:val="BodyText"/>
      </w:pPr>
    </w:p>
    <w:p w14:paraId="1C1503FD" w14:textId="77777777" w:rsidR="007B1928" w:rsidRPr="007B1928" w:rsidRDefault="007B1928" w:rsidP="007B1928">
      <w:pPr>
        <w:pStyle w:val="BodyText"/>
        <w:rPr>
          <w:b/>
          <w:bCs/>
        </w:rPr>
      </w:pPr>
      <w:bookmarkStart w:id="464" w:name="_Ref338322700"/>
      <w:r w:rsidRPr="007B1928">
        <w:br w:type="page"/>
      </w:r>
    </w:p>
    <w:p w14:paraId="6D46D49A" w14:textId="77777777" w:rsidR="007B1928" w:rsidRPr="007B1928" w:rsidRDefault="007B1928" w:rsidP="00D514A5">
      <w:pPr>
        <w:pStyle w:val="Annex"/>
      </w:pPr>
      <w:bookmarkStart w:id="465" w:name="_Ref227974845"/>
      <w:bookmarkStart w:id="466" w:name="_Toc227976701"/>
      <w:bookmarkStart w:id="467" w:name="_Toc445816194"/>
      <w:r w:rsidRPr="007B1928">
        <w:lastRenderedPageBreak/>
        <w:t>Examples of roll periods of different buoy types</w:t>
      </w:r>
      <w:bookmarkEnd w:id="464"/>
      <w:bookmarkEnd w:id="465"/>
      <w:bookmarkEnd w:id="466"/>
      <w:bookmarkEnd w:id="467"/>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392"/>
        <w:gridCol w:w="2392"/>
        <w:gridCol w:w="2393"/>
        <w:gridCol w:w="2393"/>
      </w:tblGrid>
      <w:tr w:rsidR="007B1928" w:rsidRPr="007B1928" w14:paraId="5571A571" w14:textId="77777777" w:rsidTr="00D514A5">
        <w:trPr>
          <w:jc w:val="center"/>
        </w:trPr>
        <w:tc>
          <w:tcPr>
            <w:tcW w:w="2392" w:type="dxa"/>
            <w:shd w:val="clear" w:color="auto" w:fill="auto"/>
          </w:tcPr>
          <w:p w14:paraId="14A82298" w14:textId="6897A6DF" w:rsidR="007B1928" w:rsidRPr="007B1928" w:rsidRDefault="00D514A5" w:rsidP="007B1928">
            <w:pPr>
              <w:pStyle w:val="BodyText"/>
            </w:pPr>
            <w:r>
              <w:t>Steel buoys</w:t>
            </w:r>
          </w:p>
        </w:tc>
        <w:tc>
          <w:tcPr>
            <w:tcW w:w="2392" w:type="dxa"/>
            <w:shd w:val="clear" w:color="auto" w:fill="auto"/>
          </w:tcPr>
          <w:p w14:paraId="1143D0BA" w14:textId="77777777" w:rsidR="007B1928" w:rsidRPr="007B1928" w:rsidRDefault="007B1928" w:rsidP="007B1928">
            <w:pPr>
              <w:pStyle w:val="BodyText"/>
            </w:pPr>
          </w:p>
          <w:p w14:paraId="71AB2930" w14:textId="77777777" w:rsidR="007B1928" w:rsidRPr="007B1928" w:rsidRDefault="007B1928" w:rsidP="007B1928">
            <w:pPr>
              <w:pStyle w:val="BodyText"/>
            </w:pPr>
          </w:p>
          <w:p w14:paraId="4E580A6D" w14:textId="77777777" w:rsidR="007B1928" w:rsidRPr="007B1928" w:rsidRDefault="007B1928" w:rsidP="007B1928">
            <w:pPr>
              <w:pStyle w:val="BodyText"/>
            </w:pPr>
            <w:r w:rsidRPr="007B1928">
              <w:rPr>
                <w:noProof/>
                <w:lang w:val="en-US"/>
              </w:rPr>
              <w:drawing>
                <wp:inline distT="0" distB="0" distL="0" distR="0" wp14:anchorId="78304E19" wp14:editId="70310B9E">
                  <wp:extent cx="339725" cy="953770"/>
                  <wp:effectExtent l="0" t="0" r="0" b="1143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7" cstate="print">
                            <a:extLst>
                              <a:ext uri="{28A0092B-C50C-407E-A947-70E740481C1C}">
                                <a14:useLocalDpi xmlns:a14="http://schemas.microsoft.com/office/drawing/2010/main" val="0"/>
                              </a:ext>
                            </a:extLst>
                          </a:blip>
                          <a:srcRect r="70276"/>
                          <a:stretch>
                            <a:fillRect/>
                          </a:stretch>
                        </pic:blipFill>
                        <pic:spPr bwMode="auto">
                          <a:xfrm>
                            <a:off x="0" y="0"/>
                            <a:ext cx="339725" cy="953770"/>
                          </a:xfrm>
                          <a:prstGeom prst="rect">
                            <a:avLst/>
                          </a:prstGeom>
                          <a:solidFill>
                            <a:srgbClr val="FFFFFF"/>
                          </a:solidFill>
                          <a:ln>
                            <a:noFill/>
                          </a:ln>
                        </pic:spPr>
                      </pic:pic>
                    </a:graphicData>
                  </a:graphic>
                </wp:inline>
              </w:drawing>
            </w:r>
          </w:p>
        </w:tc>
        <w:tc>
          <w:tcPr>
            <w:tcW w:w="2393" w:type="dxa"/>
            <w:shd w:val="clear" w:color="auto" w:fill="auto"/>
          </w:tcPr>
          <w:p w14:paraId="2294D855" w14:textId="77777777" w:rsidR="007B1928" w:rsidRPr="007B1928" w:rsidRDefault="007B1928" w:rsidP="007B1928">
            <w:pPr>
              <w:pStyle w:val="BodyText"/>
            </w:pPr>
          </w:p>
          <w:p w14:paraId="433BFB76" w14:textId="77777777" w:rsidR="007B1928" w:rsidRPr="007B1928" w:rsidRDefault="007B1928" w:rsidP="007B1928">
            <w:pPr>
              <w:pStyle w:val="BodyText"/>
            </w:pPr>
            <w:r w:rsidRPr="007B1928">
              <w:rPr>
                <w:noProof/>
                <w:lang w:val="en-US"/>
              </w:rPr>
              <w:drawing>
                <wp:inline distT="0" distB="0" distL="0" distR="0" wp14:anchorId="24979407" wp14:editId="66168C1C">
                  <wp:extent cx="339725" cy="1293495"/>
                  <wp:effectExtent l="0" t="0" r="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8" cstate="print">
                            <a:extLst>
                              <a:ext uri="{28A0092B-C50C-407E-A947-70E740481C1C}">
                                <a14:useLocalDpi xmlns:a14="http://schemas.microsoft.com/office/drawing/2010/main" val="0"/>
                              </a:ext>
                            </a:extLst>
                          </a:blip>
                          <a:srcRect r="70276"/>
                          <a:stretch>
                            <a:fillRect/>
                          </a:stretch>
                        </pic:blipFill>
                        <pic:spPr bwMode="auto">
                          <a:xfrm>
                            <a:off x="0" y="0"/>
                            <a:ext cx="339725" cy="1293495"/>
                          </a:xfrm>
                          <a:prstGeom prst="rect">
                            <a:avLst/>
                          </a:prstGeom>
                          <a:solidFill>
                            <a:srgbClr val="FFFFFF"/>
                          </a:solidFill>
                          <a:ln>
                            <a:noFill/>
                          </a:ln>
                        </pic:spPr>
                      </pic:pic>
                    </a:graphicData>
                  </a:graphic>
                </wp:inline>
              </w:drawing>
            </w:r>
          </w:p>
        </w:tc>
        <w:tc>
          <w:tcPr>
            <w:tcW w:w="2393" w:type="dxa"/>
            <w:shd w:val="clear" w:color="auto" w:fill="auto"/>
          </w:tcPr>
          <w:p w14:paraId="6F2ABBC0" w14:textId="77777777" w:rsidR="007B1928" w:rsidRPr="007B1928" w:rsidRDefault="007B1928" w:rsidP="007B1928">
            <w:pPr>
              <w:pStyle w:val="BodyText"/>
            </w:pPr>
            <w:r w:rsidRPr="007B1928">
              <w:rPr>
                <w:noProof/>
                <w:lang w:val="en-US"/>
              </w:rPr>
              <w:drawing>
                <wp:inline distT="0" distB="0" distL="0" distR="0" wp14:anchorId="0A09F786" wp14:editId="3B6991FE">
                  <wp:extent cx="405130" cy="1737360"/>
                  <wp:effectExtent l="0" t="0" r="127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9" cstate="print">
                            <a:extLst>
                              <a:ext uri="{28A0092B-C50C-407E-A947-70E740481C1C}">
                                <a14:useLocalDpi xmlns:a14="http://schemas.microsoft.com/office/drawing/2010/main" val="0"/>
                              </a:ext>
                            </a:extLst>
                          </a:blip>
                          <a:srcRect r="65256"/>
                          <a:stretch>
                            <a:fillRect/>
                          </a:stretch>
                        </pic:blipFill>
                        <pic:spPr bwMode="auto">
                          <a:xfrm>
                            <a:off x="0" y="0"/>
                            <a:ext cx="405130" cy="1737360"/>
                          </a:xfrm>
                          <a:prstGeom prst="rect">
                            <a:avLst/>
                          </a:prstGeom>
                          <a:solidFill>
                            <a:srgbClr val="FFFFFF"/>
                          </a:solidFill>
                          <a:ln>
                            <a:noFill/>
                          </a:ln>
                        </pic:spPr>
                      </pic:pic>
                    </a:graphicData>
                  </a:graphic>
                </wp:inline>
              </w:drawing>
            </w:r>
          </w:p>
        </w:tc>
      </w:tr>
      <w:tr w:rsidR="007B1928" w:rsidRPr="007B1928" w14:paraId="5FAE7122" w14:textId="77777777" w:rsidTr="00D514A5">
        <w:trPr>
          <w:jc w:val="center"/>
        </w:trPr>
        <w:tc>
          <w:tcPr>
            <w:tcW w:w="2392" w:type="dxa"/>
            <w:shd w:val="clear" w:color="auto" w:fill="auto"/>
          </w:tcPr>
          <w:p w14:paraId="03E4C116" w14:textId="77777777" w:rsidR="007B1928" w:rsidRPr="007B1928" w:rsidRDefault="007B1928" w:rsidP="007B1928">
            <w:pPr>
              <w:pStyle w:val="BodyText"/>
            </w:pPr>
            <w:r w:rsidRPr="007B1928">
              <w:t>Volume</w:t>
            </w:r>
          </w:p>
        </w:tc>
        <w:tc>
          <w:tcPr>
            <w:tcW w:w="2392" w:type="dxa"/>
            <w:shd w:val="clear" w:color="auto" w:fill="auto"/>
          </w:tcPr>
          <w:p w14:paraId="79D02515" w14:textId="77777777" w:rsidR="007B1928" w:rsidRPr="007B1928" w:rsidRDefault="007B1928" w:rsidP="007B1928">
            <w:pPr>
              <w:pStyle w:val="BodyText"/>
            </w:pPr>
            <w:r w:rsidRPr="007B1928">
              <w:t>7.50 m³</w:t>
            </w:r>
          </w:p>
        </w:tc>
        <w:tc>
          <w:tcPr>
            <w:tcW w:w="2393" w:type="dxa"/>
            <w:shd w:val="clear" w:color="auto" w:fill="auto"/>
          </w:tcPr>
          <w:p w14:paraId="412B8A65" w14:textId="77777777" w:rsidR="007B1928" w:rsidRPr="007B1928" w:rsidRDefault="007B1928" w:rsidP="007B1928">
            <w:pPr>
              <w:pStyle w:val="BodyText"/>
            </w:pPr>
            <w:r w:rsidRPr="007B1928">
              <w:t>12 m³</w:t>
            </w:r>
          </w:p>
        </w:tc>
        <w:tc>
          <w:tcPr>
            <w:tcW w:w="2393" w:type="dxa"/>
            <w:shd w:val="clear" w:color="auto" w:fill="auto"/>
          </w:tcPr>
          <w:p w14:paraId="3E691098" w14:textId="77777777" w:rsidR="007B1928" w:rsidRPr="007B1928" w:rsidRDefault="007B1928" w:rsidP="007B1928">
            <w:pPr>
              <w:pStyle w:val="BodyText"/>
            </w:pPr>
            <w:r w:rsidRPr="007B1928">
              <w:t>26 m³</w:t>
            </w:r>
          </w:p>
        </w:tc>
      </w:tr>
      <w:tr w:rsidR="007B1928" w:rsidRPr="007B1928" w14:paraId="7C79E6CB" w14:textId="77777777" w:rsidTr="00D514A5">
        <w:trPr>
          <w:jc w:val="center"/>
        </w:trPr>
        <w:tc>
          <w:tcPr>
            <w:tcW w:w="2392" w:type="dxa"/>
            <w:shd w:val="clear" w:color="auto" w:fill="auto"/>
          </w:tcPr>
          <w:p w14:paraId="4236FDFE" w14:textId="77777777" w:rsidR="007B1928" w:rsidRPr="007B1928" w:rsidRDefault="007B1928" w:rsidP="007B1928">
            <w:pPr>
              <w:pStyle w:val="BodyText"/>
            </w:pPr>
            <w:r w:rsidRPr="007B1928">
              <w:t>Mass</w:t>
            </w:r>
          </w:p>
        </w:tc>
        <w:tc>
          <w:tcPr>
            <w:tcW w:w="2392" w:type="dxa"/>
            <w:shd w:val="clear" w:color="auto" w:fill="auto"/>
          </w:tcPr>
          <w:p w14:paraId="52BACE8B" w14:textId="77777777" w:rsidR="007B1928" w:rsidRPr="007B1928" w:rsidRDefault="007B1928" w:rsidP="007B1928">
            <w:pPr>
              <w:pStyle w:val="BodyText"/>
            </w:pPr>
            <w:r w:rsidRPr="007B1928">
              <w:t>5 000 kg</w:t>
            </w:r>
          </w:p>
        </w:tc>
        <w:tc>
          <w:tcPr>
            <w:tcW w:w="2393" w:type="dxa"/>
            <w:shd w:val="clear" w:color="auto" w:fill="auto"/>
          </w:tcPr>
          <w:p w14:paraId="63927918" w14:textId="77777777" w:rsidR="007B1928" w:rsidRPr="007B1928" w:rsidRDefault="007B1928" w:rsidP="007B1928">
            <w:pPr>
              <w:pStyle w:val="BodyText"/>
            </w:pPr>
            <w:r w:rsidRPr="007B1928">
              <w:t>9 500 kg</w:t>
            </w:r>
          </w:p>
        </w:tc>
        <w:tc>
          <w:tcPr>
            <w:tcW w:w="2393" w:type="dxa"/>
            <w:shd w:val="clear" w:color="auto" w:fill="auto"/>
          </w:tcPr>
          <w:p w14:paraId="053C7C51" w14:textId="77777777" w:rsidR="007B1928" w:rsidRPr="007B1928" w:rsidRDefault="007B1928" w:rsidP="007B1928">
            <w:pPr>
              <w:pStyle w:val="BodyText"/>
            </w:pPr>
            <w:r w:rsidRPr="007B1928">
              <w:t>15 000 kg</w:t>
            </w:r>
          </w:p>
        </w:tc>
      </w:tr>
      <w:tr w:rsidR="007B1928" w:rsidRPr="007B1928" w14:paraId="267B4A4C" w14:textId="77777777" w:rsidTr="00D514A5">
        <w:trPr>
          <w:jc w:val="center"/>
        </w:trPr>
        <w:tc>
          <w:tcPr>
            <w:tcW w:w="2392" w:type="dxa"/>
            <w:shd w:val="clear" w:color="auto" w:fill="auto"/>
          </w:tcPr>
          <w:p w14:paraId="6B9802DD" w14:textId="77777777" w:rsidR="007B1928" w:rsidRPr="007B1928" w:rsidRDefault="007B1928" w:rsidP="007B1928">
            <w:pPr>
              <w:pStyle w:val="BodyText"/>
            </w:pPr>
            <w:r w:rsidRPr="007B1928">
              <w:t>Natural roll period</w:t>
            </w:r>
          </w:p>
        </w:tc>
        <w:tc>
          <w:tcPr>
            <w:tcW w:w="2392" w:type="dxa"/>
            <w:shd w:val="clear" w:color="auto" w:fill="auto"/>
          </w:tcPr>
          <w:p w14:paraId="41B2C1B6" w14:textId="77777777" w:rsidR="007B1928" w:rsidRPr="007B1928" w:rsidRDefault="007B1928" w:rsidP="007B1928">
            <w:pPr>
              <w:pStyle w:val="BodyText"/>
            </w:pPr>
            <w:r w:rsidRPr="007B1928">
              <w:t>5.80 seconds</w:t>
            </w:r>
          </w:p>
        </w:tc>
        <w:tc>
          <w:tcPr>
            <w:tcW w:w="2393" w:type="dxa"/>
            <w:shd w:val="clear" w:color="auto" w:fill="auto"/>
          </w:tcPr>
          <w:p w14:paraId="01BE2C7A" w14:textId="77777777" w:rsidR="007B1928" w:rsidRPr="007B1928" w:rsidRDefault="007B1928" w:rsidP="007B1928">
            <w:pPr>
              <w:pStyle w:val="BodyText"/>
            </w:pPr>
            <w:r w:rsidRPr="007B1928">
              <w:t>7 seconds</w:t>
            </w:r>
          </w:p>
        </w:tc>
        <w:tc>
          <w:tcPr>
            <w:tcW w:w="2393" w:type="dxa"/>
            <w:shd w:val="clear" w:color="auto" w:fill="auto"/>
          </w:tcPr>
          <w:p w14:paraId="77BCF120" w14:textId="77777777" w:rsidR="007B1928" w:rsidRPr="007B1928" w:rsidRDefault="007B1928" w:rsidP="007B1928">
            <w:pPr>
              <w:pStyle w:val="BodyText"/>
            </w:pPr>
            <w:r w:rsidRPr="007B1928">
              <w:t>7 seconds</w:t>
            </w:r>
          </w:p>
        </w:tc>
      </w:tr>
    </w:tbl>
    <w:p w14:paraId="62DDFEC7" w14:textId="77777777" w:rsidR="007B1928" w:rsidRPr="007B1928" w:rsidRDefault="007B1928" w:rsidP="007B1928">
      <w:pPr>
        <w:pStyle w:val="BodyText"/>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392"/>
        <w:gridCol w:w="2392"/>
        <w:gridCol w:w="2393"/>
        <w:gridCol w:w="2393"/>
      </w:tblGrid>
      <w:tr w:rsidR="007B1928" w:rsidRPr="007B1928" w14:paraId="375DFD27" w14:textId="77777777" w:rsidTr="00D514A5">
        <w:trPr>
          <w:jc w:val="center"/>
        </w:trPr>
        <w:tc>
          <w:tcPr>
            <w:tcW w:w="2392" w:type="dxa"/>
            <w:shd w:val="clear" w:color="auto" w:fill="auto"/>
          </w:tcPr>
          <w:p w14:paraId="798408D5" w14:textId="77777777" w:rsidR="007B1928" w:rsidRPr="007B1928" w:rsidRDefault="007B1928" w:rsidP="007B1928">
            <w:pPr>
              <w:pStyle w:val="BodyText"/>
            </w:pPr>
            <w:r w:rsidRPr="007B1928">
              <w:t>Modular plastic buoys</w:t>
            </w:r>
          </w:p>
        </w:tc>
        <w:tc>
          <w:tcPr>
            <w:tcW w:w="2392" w:type="dxa"/>
            <w:shd w:val="clear" w:color="auto" w:fill="auto"/>
          </w:tcPr>
          <w:p w14:paraId="5953CCD6" w14:textId="77777777" w:rsidR="007B1928" w:rsidRPr="007B1928" w:rsidRDefault="007B1928" w:rsidP="007B1928">
            <w:pPr>
              <w:pStyle w:val="BodyText"/>
            </w:pPr>
            <w:r w:rsidRPr="007B1928">
              <w:t>A8L</w:t>
            </w:r>
          </w:p>
        </w:tc>
        <w:tc>
          <w:tcPr>
            <w:tcW w:w="2393" w:type="dxa"/>
            <w:shd w:val="clear" w:color="auto" w:fill="auto"/>
          </w:tcPr>
          <w:p w14:paraId="7EE61883" w14:textId="77777777" w:rsidR="007B1928" w:rsidRPr="007B1928" w:rsidRDefault="007B1928" w:rsidP="007B1928">
            <w:pPr>
              <w:pStyle w:val="BodyText"/>
            </w:pPr>
            <w:r w:rsidRPr="007B1928">
              <w:t>B6L</w:t>
            </w:r>
          </w:p>
        </w:tc>
        <w:tc>
          <w:tcPr>
            <w:tcW w:w="2393" w:type="dxa"/>
            <w:shd w:val="clear" w:color="auto" w:fill="auto"/>
          </w:tcPr>
          <w:p w14:paraId="5C475392" w14:textId="77777777" w:rsidR="007B1928" w:rsidRPr="007B1928" w:rsidRDefault="007B1928" w:rsidP="007B1928">
            <w:pPr>
              <w:pStyle w:val="BodyText"/>
            </w:pPr>
            <w:r w:rsidRPr="007B1928">
              <w:t>C5L</w:t>
            </w:r>
          </w:p>
        </w:tc>
      </w:tr>
      <w:tr w:rsidR="007B1928" w:rsidRPr="007B1928" w14:paraId="2A7C7040" w14:textId="77777777" w:rsidTr="00D514A5">
        <w:trPr>
          <w:jc w:val="center"/>
        </w:trPr>
        <w:tc>
          <w:tcPr>
            <w:tcW w:w="2392" w:type="dxa"/>
            <w:shd w:val="clear" w:color="auto" w:fill="auto"/>
          </w:tcPr>
          <w:p w14:paraId="2BC59756" w14:textId="77777777" w:rsidR="007B1928" w:rsidRPr="007B1928" w:rsidRDefault="007B1928" w:rsidP="007B1928">
            <w:pPr>
              <w:pStyle w:val="BodyText"/>
            </w:pPr>
            <w:r w:rsidRPr="007B1928">
              <w:t>Ballast 650 kg</w:t>
            </w:r>
          </w:p>
        </w:tc>
        <w:tc>
          <w:tcPr>
            <w:tcW w:w="2392" w:type="dxa"/>
            <w:shd w:val="clear" w:color="auto" w:fill="auto"/>
          </w:tcPr>
          <w:p w14:paraId="564B93BC" w14:textId="77777777" w:rsidR="007B1928" w:rsidRPr="007B1928" w:rsidRDefault="007B1928" w:rsidP="007B1928">
            <w:pPr>
              <w:pStyle w:val="BodyText"/>
            </w:pPr>
            <w:r w:rsidRPr="007B1928">
              <w:rPr>
                <w:noProof/>
                <w:lang w:val="en-US"/>
              </w:rPr>
              <w:drawing>
                <wp:inline distT="0" distB="0" distL="0" distR="0" wp14:anchorId="5C128D98" wp14:editId="4ECEF5A1">
                  <wp:extent cx="1057910" cy="2312035"/>
                  <wp:effectExtent l="0" t="0" r="889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1057910" cy="2312035"/>
                          </a:xfrm>
                          <a:prstGeom prst="rect">
                            <a:avLst/>
                          </a:prstGeom>
                          <a:solidFill>
                            <a:srgbClr val="FFFFFF"/>
                          </a:solidFill>
                          <a:ln>
                            <a:noFill/>
                          </a:ln>
                        </pic:spPr>
                      </pic:pic>
                    </a:graphicData>
                  </a:graphic>
                </wp:inline>
              </w:drawing>
            </w:r>
          </w:p>
        </w:tc>
        <w:tc>
          <w:tcPr>
            <w:tcW w:w="2393" w:type="dxa"/>
            <w:shd w:val="clear" w:color="auto" w:fill="auto"/>
          </w:tcPr>
          <w:p w14:paraId="2C6F76CE" w14:textId="77777777" w:rsidR="007B1928" w:rsidRPr="007B1928" w:rsidRDefault="007B1928" w:rsidP="007B1928">
            <w:pPr>
              <w:pStyle w:val="BodyText"/>
            </w:pPr>
            <w:r w:rsidRPr="007B1928">
              <w:t xml:space="preserve">  </w:t>
            </w:r>
            <w:r w:rsidRPr="007B1928">
              <w:rPr>
                <w:noProof/>
                <w:lang w:val="en-US"/>
              </w:rPr>
              <w:drawing>
                <wp:inline distT="0" distB="0" distL="0" distR="0" wp14:anchorId="74B21387" wp14:editId="6EA40D6A">
                  <wp:extent cx="1162685" cy="2546985"/>
                  <wp:effectExtent l="0" t="0" r="571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162685" cy="2546985"/>
                          </a:xfrm>
                          <a:prstGeom prst="rect">
                            <a:avLst/>
                          </a:prstGeom>
                          <a:solidFill>
                            <a:srgbClr val="FFFFFF"/>
                          </a:solidFill>
                          <a:ln>
                            <a:noFill/>
                          </a:ln>
                        </pic:spPr>
                      </pic:pic>
                    </a:graphicData>
                  </a:graphic>
                </wp:inline>
              </w:drawing>
            </w:r>
          </w:p>
        </w:tc>
        <w:tc>
          <w:tcPr>
            <w:tcW w:w="2393" w:type="dxa"/>
            <w:shd w:val="clear" w:color="auto" w:fill="auto"/>
          </w:tcPr>
          <w:p w14:paraId="4B2D78B4" w14:textId="77777777" w:rsidR="007B1928" w:rsidRPr="007B1928" w:rsidRDefault="007B1928" w:rsidP="007B1928">
            <w:pPr>
              <w:pStyle w:val="BodyText"/>
            </w:pPr>
            <w:r w:rsidRPr="007B1928">
              <w:rPr>
                <w:noProof/>
                <w:lang w:val="en-US"/>
              </w:rPr>
              <w:drawing>
                <wp:anchor distT="0" distB="0" distL="114300" distR="114300" simplePos="0" relativeHeight="251663360" behindDoc="0" locked="0" layoutInCell="1" allowOverlap="1" wp14:anchorId="26A38097" wp14:editId="6988D5AD">
                  <wp:simplePos x="0" y="0"/>
                  <wp:positionH relativeFrom="column">
                    <wp:posOffset>90805</wp:posOffset>
                  </wp:positionH>
                  <wp:positionV relativeFrom="paragraph">
                    <wp:posOffset>42545</wp:posOffset>
                  </wp:positionV>
                  <wp:extent cx="1140460" cy="2365375"/>
                  <wp:effectExtent l="0" t="0" r="2540" b="0"/>
                  <wp:wrapNone/>
                  <wp:docPr id="15" name="Picture 15" descr="C5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5L"/>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140460" cy="23653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7B1928" w:rsidRPr="007B1928" w14:paraId="649A89A7" w14:textId="77777777" w:rsidTr="00D514A5">
        <w:trPr>
          <w:jc w:val="center"/>
        </w:trPr>
        <w:tc>
          <w:tcPr>
            <w:tcW w:w="2392" w:type="dxa"/>
            <w:shd w:val="clear" w:color="auto" w:fill="auto"/>
          </w:tcPr>
          <w:p w14:paraId="02EB1F72" w14:textId="77777777" w:rsidR="007B1928" w:rsidRPr="007B1928" w:rsidRDefault="007B1928" w:rsidP="007B1928">
            <w:pPr>
              <w:pStyle w:val="BodyText"/>
            </w:pPr>
            <w:r w:rsidRPr="007B1928">
              <w:t>Volume</w:t>
            </w:r>
          </w:p>
        </w:tc>
        <w:tc>
          <w:tcPr>
            <w:tcW w:w="2392" w:type="dxa"/>
            <w:shd w:val="clear" w:color="auto" w:fill="auto"/>
          </w:tcPr>
          <w:p w14:paraId="112203E0" w14:textId="77777777" w:rsidR="007B1928" w:rsidRPr="007B1928" w:rsidRDefault="007B1928" w:rsidP="007B1928">
            <w:pPr>
              <w:pStyle w:val="BodyText"/>
            </w:pPr>
            <w:r w:rsidRPr="007B1928">
              <w:t>9 m³</w:t>
            </w:r>
          </w:p>
        </w:tc>
        <w:tc>
          <w:tcPr>
            <w:tcW w:w="2393" w:type="dxa"/>
            <w:shd w:val="clear" w:color="auto" w:fill="auto"/>
          </w:tcPr>
          <w:p w14:paraId="60FB6957" w14:textId="77777777" w:rsidR="007B1928" w:rsidRPr="007B1928" w:rsidRDefault="007B1928" w:rsidP="007B1928">
            <w:pPr>
              <w:pStyle w:val="BodyText"/>
            </w:pPr>
            <w:r w:rsidRPr="007B1928">
              <w:t>7 m³</w:t>
            </w:r>
          </w:p>
        </w:tc>
        <w:tc>
          <w:tcPr>
            <w:tcW w:w="2393" w:type="dxa"/>
            <w:shd w:val="clear" w:color="auto" w:fill="auto"/>
          </w:tcPr>
          <w:p w14:paraId="28050B98" w14:textId="77777777" w:rsidR="007B1928" w:rsidRPr="007B1928" w:rsidRDefault="007B1928" w:rsidP="007B1928">
            <w:pPr>
              <w:pStyle w:val="BodyText"/>
            </w:pPr>
            <w:r w:rsidRPr="007B1928">
              <w:t>6 m³</w:t>
            </w:r>
          </w:p>
        </w:tc>
      </w:tr>
      <w:tr w:rsidR="007B1928" w:rsidRPr="007B1928" w14:paraId="17CF01DE" w14:textId="77777777" w:rsidTr="00D514A5">
        <w:trPr>
          <w:jc w:val="center"/>
        </w:trPr>
        <w:tc>
          <w:tcPr>
            <w:tcW w:w="2392" w:type="dxa"/>
            <w:shd w:val="clear" w:color="auto" w:fill="auto"/>
          </w:tcPr>
          <w:p w14:paraId="179FB7CB" w14:textId="77777777" w:rsidR="007B1928" w:rsidRPr="007B1928" w:rsidRDefault="007B1928" w:rsidP="007B1928">
            <w:pPr>
              <w:pStyle w:val="BodyText"/>
            </w:pPr>
            <w:r w:rsidRPr="007B1928">
              <w:t>Mass</w:t>
            </w:r>
          </w:p>
        </w:tc>
        <w:tc>
          <w:tcPr>
            <w:tcW w:w="2392" w:type="dxa"/>
            <w:shd w:val="clear" w:color="auto" w:fill="auto"/>
          </w:tcPr>
          <w:p w14:paraId="655A9E57" w14:textId="77777777" w:rsidR="007B1928" w:rsidRPr="007B1928" w:rsidRDefault="007B1928" w:rsidP="007B1928">
            <w:pPr>
              <w:pStyle w:val="BodyText"/>
            </w:pPr>
            <w:r w:rsidRPr="007B1928">
              <w:t>3 650 kg</w:t>
            </w:r>
          </w:p>
        </w:tc>
        <w:tc>
          <w:tcPr>
            <w:tcW w:w="2393" w:type="dxa"/>
            <w:shd w:val="clear" w:color="auto" w:fill="auto"/>
          </w:tcPr>
          <w:p w14:paraId="60796744" w14:textId="77777777" w:rsidR="007B1928" w:rsidRPr="007B1928" w:rsidRDefault="007B1928" w:rsidP="007B1928">
            <w:pPr>
              <w:pStyle w:val="BodyText"/>
            </w:pPr>
            <w:r w:rsidRPr="007B1928">
              <w:t>3 400 kg</w:t>
            </w:r>
          </w:p>
        </w:tc>
        <w:tc>
          <w:tcPr>
            <w:tcW w:w="2393" w:type="dxa"/>
            <w:shd w:val="clear" w:color="auto" w:fill="auto"/>
          </w:tcPr>
          <w:p w14:paraId="2C7B789E" w14:textId="77777777" w:rsidR="007B1928" w:rsidRPr="007B1928" w:rsidRDefault="007B1928" w:rsidP="007B1928">
            <w:pPr>
              <w:pStyle w:val="BodyText"/>
            </w:pPr>
            <w:r w:rsidRPr="007B1928">
              <w:t>3 150 kg</w:t>
            </w:r>
          </w:p>
        </w:tc>
      </w:tr>
      <w:tr w:rsidR="007B1928" w:rsidRPr="007B1928" w14:paraId="4D32A30B" w14:textId="77777777" w:rsidTr="00D514A5">
        <w:trPr>
          <w:jc w:val="center"/>
        </w:trPr>
        <w:tc>
          <w:tcPr>
            <w:tcW w:w="2392" w:type="dxa"/>
            <w:shd w:val="clear" w:color="auto" w:fill="auto"/>
          </w:tcPr>
          <w:p w14:paraId="7B876B86" w14:textId="77777777" w:rsidR="007B1928" w:rsidRPr="007B1928" w:rsidRDefault="007B1928" w:rsidP="007B1928">
            <w:pPr>
              <w:pStyle w:val="BodyText"/>
            </w:pPr>
            <w:r w:rsidRPr="007B1928">
              <w:t>Natural roll period</w:t>
            </w:r>
          </w:p>
        </w:tc>
        <w:tc>
          <w:tcPr>
            <w:tcW w:w="2392" w:type="dxa"/>
            <w:shd w:val="clear" w:color="auto" w:fill="auto"/>
          </w:tcPr>
          <w:p w14:paraId="1534F7A2" w14:textId="77777777" w:rsidR="007B1928" w:rsidRPr="007B1928" w:rsidRDefault="007B1928" w:rsidP="007B1928">
            <w:pPr>
              <w:pStyle w:val="BodyText"/>
            </w:pPr>
            <w:r w:rsidRPr="007B1928">
              <w:t>4.85 seconds</w:t>
            </w:r>
            <w:r w:rsidRPr="007B1928">
              <w:tab/>
            </w:r>
          </w:p>
        </w:tc>
        <w:tc>
          <w:tcPr>
            <w:tcW w:w="2393" w:type="dxa"/>
            <w:shd w:val="clear" w:color="auto" w:fill="auto"/>
          </w:tcPr>
          <w:p w14:paraId="2C0CB062" w14:textId="77777777" w:rsidR="007B1928" w:rsidRPr="007B1928" w:rsidRDefault="007B1928" w:rsidP="007B1928">
            <w:pPr>
              <w:pStyle w:val="BodyText"/>
            </w:pPr>
            <w:r w:rsidRPr="007B1928">
              <w:t>4.70 seconds</w:t>
            </w:r>
          </w:p>
        </w:tc>
        <w:tc>
          <w:tcPr>
            <w:tcW w:w="2393" w:type="dxa"/>
            <w:shd w:val="clear" w:color="auto" w:fill="auto"/>
          </w:tcPr>
          <w:p w14:paraId="7DD771B8" w14:textId="77777777" w:rsidR="007B1928" w:rsidRPr="007B1928" w:rsidRDefault="007B1928" w:rsidP="007B1928">
            <w:pPr>
              <w:pStyle w:val="BodyText"/>
            </w:pPr>
            <w:r w:rsidRPr="007B1928">
              <w:t>4.20 seconds</w:t>
            </w:r>
          </w:p>
        </w:tc>
      </w:tr>
    </w:tbl>
    <w:p w14:paraId="2CF18087" w14:textId="14FBF02E" w:rsidR="00BA7C48" w:rsidRPr="00BA7C48" w:rsidRDefault="00BA7C48" w:rsidP="00BA7C48">
      <w:pPr>
        <w:pStyle w:val="BodyText"/>
      </w:pPr>
    </w:p>
    <w:sectPr w:rsidR="00BA7C48" w:rsidRPr="00BA7C48" w:rsidSect="00F11368">
      <w:headerReference w:type="default" r:id="rId93"/>
      <w:footerReference w:type="default" r:id="rId94"/>
      <w:pgSz w:w="11906" w:h="16838" w:code="9"/>
      <w:pgMar w:top="567" w:right="794" w:bottom="1134" w:left="907" w:header="851" w:footer="851" w:gutter="0"/>
      <w:cols w:space="708"/>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comment w:id="74" w:author="Michael Hadley" w:date="2016-03-15T13:12:00Z" w:initials="MH">
    <w:p w14:paraId="664A1797" w14:textId="363662DE" w:rsidR="00F521C6" w:rsidRDefault="00F521C6">
      <w:pPr>
        <w:pStyle w:val="CommentText"/>
      </w:pPr>
      <w:r>
        <w:rPr>
          <w:rStyle w:val="CommentReference"/>
        </w:rPr>
        <w:annotationRef/>
      </w:r>
      <w:r>
        <w:t>Not defined in website document</w:t>
      </w:r>
    </w:p>
  </w:comment>
  <w:comment w:id="90" w:author="Michael Hadley" w:date="2016-03-15T13:13:00Z" w:initials="MH">
    <w:p w14:paraId="5F7BAA06" w14:textId="44DC163D" w:rsidR="00F521C6" w:rsidRDefault="00F521C6">
      <w:pPr>
        <w:pStyle w:val="CommentText"/>
      </w:pPr>
      <w:r>
        <w:rPr>
          <w:rStyle w:val="CommentReference"/>
        </w:rPr>
        <w:annotationRef/>
      </w:r>
      <w:r>
        <w:t>Not defined in the website document</w:t>
      </w:r>
    </w:p>
  </w:comment>
  <w:comment w:id="93" w:author="Michael Hadley" w:date="2016-03-19T15:53:00Z" w:initials="MH">
    <w:p w14:paraId="0FD80362" w14:textId="082D5CE7" w:rsidR="000430CE" w:rsidRDefault="000430CE">
      <w:pPr>
        <w:pStyle w:val="CommentText"/>
      </w:pPr>
      <w:r>
        <w:rPr>
          <w:rStyle w:val="CommentReference"/>
        </w:rPr>
        <w:annotationRef/>
      </w:r>
      <w:r>
        <w:t>Can the significant equations be labelled and the component parts identified, as in Guideline 1094?</w:t>
      </w:r>
    </w:p>
  </w:comment>
  <w:comment w:id="454" w:author="Michael Hadley" w:date="2016-03-15T14:11:00Z" w:initials="MH">
    <w:p w14:paraId="11B717AF" w14:textId="5C32933A" w:rsidR="00E72527" w:rsidRDefault="00E72527">
      <w:pPr>
        <w:pStyle w:val="CommentText"/>
      </w:pPr>
      <w:r>
        <w:rPr>
          <w:rStyle w:val="CommentReference"/>
        </w:rPr>
        <w:annotationRef/>
      </w:r>
      <w:r>
        <w:t>Should this be 'at</w:t>
      </w:r>
      <w:r w:rsidR="00C231BA">
        <w:t>' the waterline</w:t>
      </w:r>
    </w:p>
  </w:comment>
</w:comments>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15:commentEx w15:paraId="664A1797" w15:done="0"/>
  <w15:commentEx w15:paraId="5F7BAA06" w15:done="0"/>
  <w15:commentEx w15:paraId="0FD80362" w15:done="0"/>
  <w15:commentEx w15:paraId="11B717AF"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endnote w:type="separator" w:id="-1">
    <w:p w14:paraId="3F3FD4A4" w14:textId="77777777" w:rsidR="0044035D" w:rsidRDefault="0044035D" w:rsidP="003274DB">
      <w:r>
        <w:separator/>
      </w:r>
    </w:p>
    <w:p w14:paraId="0ECD7B50" w14:textId="77777777" w:rsidR="0044035D" w:rsidRDefault="0044035D"/>
  </w:endnote>
  <w:endnote w:type="continuationSeparator" w:id="0">
    <w:p w14:paraId="34023274" w14:textId="77777777" w:rsidR="0044035D" w:rsidRDefault="0044035D" w:rsidP="003274DB">
      <w:r>
        <w:continuationSeparator/>
      </w:r>
    </w:p>
    <w:p w14:paraId="53566587" w14:textId="77777777" w:rsidR="0044035D" w:rsidRDefault="004403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Arial Bold">
    <w:altName w:val="Arial"/>
    <w:charset w:val="00"/>
    <w:family w:val="auto"/>
    <w:pitch w:val="variable"/>
    <w:sig w:usb0="E0002AFF" w:usb1="C0007843" w:usb2="00000009" w:usb3="00000000" w:csb0="000001FF" w:csb1="00000000"/>
  </w:font>
  <w:font w:name="Tahoma">
    <w:panose1 w:val="020B0604030504040204"/>
    <w:charset w:val="00"/>
    <w:family w:val="auto"/>
    <w:pitch w:val="variable"/>
    <w:sig w:usb0="E1002EFF" w:usb1="C000605B" w:usb2="00000029" w:usb3="00000000" w:csb0="0001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5E4D5F" w14:textId="77777777" w:rsidR="007B1928" w:rsidRDefault="007B1928"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0C281F5" w14:textId="77777777" w:rsidR="007B1928" w:rsidRDefault="007B1928"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DB03E9F" w14:textId="77777777" w:rsidR="007B1928" w:rsidRDefault="007B1928"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F4C2573" w14:textId="77777777" w:rsidR="007B1928" w:rsidRDefault="007B1928"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34CA541" w14:textId="77777777" w:rsidR="007B1928" w:rsidRDefault="007B1928" w:rsidP="005378A6">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4F33B5" w14:textId="77777777" w:rsidR="007B1928" w:rsidRDefault="007B1928" w:rsidP="008747E0">
    <w:pPr>
      <w:pStyle w:val="Footer"/>
    </w:pPr>
    <w:r>
      <w:rPr>
        <w:noProof/>
        <w:lang w:val="en-US"/>
      </w:rPr>
      <mc:AlternateContent>
        <mc:Choice Requires="wps">
          <w:drawing>
            <wp:anchor distT="0" distB="0" distL="114300" distR="114300" simplePos="0" relativeHeight="251669504" behindDoc="0" locked="0" layoutInCell="1" allowOverlap="1" wp14:anchorId="7CF28C25" wp14:editId="7FF756DB">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216152E" id="Connecteur_x0020_droit_x0020_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2D7F714F" w14:textId="77777777" w:rsidR="007B1928" w:rsidRPr="00ED2A8D" w:rsidRDefault="007B1928" w:rsidP="008747E0">
    <w:pPr>
      <w:pStyle w:val="Footer"/>
    </w:pPr>
    <w:r w:rsidRPr="00442889">
      <w:rPr>
        <w:noProof/>
        <w:lang w:val="en-US"/>
      </w:rPr>
      <w:drawing>
        <wp:anchor distT="0" distB="0" distL="114300" distR="114300" simplePos="0" relativeHeight="251661312" behindDoc="1" locked="0" layoutInCell="1" allowOverlap="1" wp14:anchorId="4ECC13A8" wp14:editId="061AF6D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0D2AB347" w14:textId="77777777" w:rsidR="007B1928" w:rsidRPr="00ED2A8D" w:rsidRDefault="007B1928" w:rsidP="008747E0">
    <w:pPr>
      <w:pStyle w:val="Footer"/>
    </w:pPr>
  </w:p>
  <w:p w14:paraId="3A2C5A86" w14:textId="77777777" w:rsidR="007B1928" w:rsidRPr="00ED2A8D" w:rsidRDefault="007B1928" w:rsidP="008747E0">
    <w:pPr>
      <w:pStyle w:val="Footer"/>
    </w:pPr>
  </w:p>
  <w:p w14:paraId="52999534" w14:textId="77777777" w:rsidR="007B1928" w:rsidRPr="00ED2A8D" w:rsidRDefault="007B1928" w:rsidP="008747E0">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99D7D7" w14:textId="77777777" w:rsidR="007B1928" w:rsidRDefault="007B1928" w:rsidP="00525922">
    <w:pPr>
      <w:pStyle w:val="Footerlandscape"/>
    </w:pPr>
    <w:r>
      <w:rPr>
        <w:noProof/>
        <w:lang w:val="en-US"/>
      </w:rPr>
      <mc:AlternateContent>
        <mc:Choice Requires="wps">
          <w:drawing>
            <wp:anchor distT="0" distB="0" distL="114300" distR="114300" simplePos="0" relativeHeight="251691008" behindDoc="0" locked="0" layoutInCell="1" allowOverlap="1" wp14:anchorId="5B188BC6" wp14:editId="57B71A32">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D9DE88E" id="Connecteur_x0020_droit_x0020_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5CFA3364" w14:textId="77777777" w:rsidR="007B1928" w:rsidRPr="00C907DF" w:rsidRDefault="007B1928"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noProof/>
        <w:szCs w:val="15"/>
      </w:rPr>
      <w:t>IALA Guideline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noProof/>
        <w:szCs w:val="15"/>
      </w:rPr>
      <w:t>Title of the Guideline</w:t>
    </w:r>
    <w:r>
      <w:rPr>
        <w:szCs w:val="15"/>
      </w:rPr>
      <w:fldChar w:fldCharType="end"/>
    </w:r>
  </w:p>
  <w:p w14:paraId="753135EC" w14:textId="2674E641" w:rsidR="007B1928" w:rsidRPr="00525922" w:rsidRDefault="007B1928"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BCE0F5" w14:textId="310B181B" w:rsidR="007B1928" w:rsidRPr="00C716E5" w:rsidRDefault="007B1928" w:rsidP="00C716E5">
    <w:pPr>
      <w:pStyle w:val="Footer"/>
      <w:rPr>
        <w:sz w:val="15"/>
        <w:szCs w:val="15"/>
      </w:rPr>
    </w:pPr>
  </w:p>
  <w:p w14:paraId="563B890B" w14:textId="77777777" w:rsidR="007B1928" w:rsidRDefault="007B1928" w:rsidP="00C716E5">
    <w:pPr>
      <w:pStyle w:val="Footerportrait"/>
    </w:pPr>
  </w:p>
  <w:p w14:paraId="352ACC75" w14:textId="24B958FF" w:rsidR="007B1928" w:rsidRPr="00C907DF" w:rsidRDefault="0044035D" w:rsidP="00C716E5">
    <w:pPr>
      <w:pStyle w:val="Footerportrait"/>
      <w:rPr>
        <w:rStyle w:val="PageNumber"/>
        <w:szCs w:val="15"/>
      </w:rPr>
    </w:pPr>
    <w:r>
      <w:fldChar w:fldCharType="begin"/>
    </w:r>
    <w:r>
      <w:instrText xml:space="preserve"> STYLEREF "Document type" \* MERGEFORMAT </w:instrText>
    </w:r>
    <w:r>
      <w:fldChar w:fldCharType="separate"/>
    </w:r>
    <w:r w:rsidR="000430CE" w:rsidRPr="000430CE">
      <w:rPr>
        <w:b w:val="0"/>
        <w:bCs/>
      </w:rPr>
      <w:t>IALA Guideline</w:t>
    </w:r>
    <w:r>
      <w:rPr>
        <w:b w:val="0"/>
        <w:bCs/>
      </w:rPr>
      <w:fldChar w:fldCharType="end"/>
    </w:r>
    <w:r w:rsidR="007B1928" w:rsidRPr="00C907DF">
      <w:t xml:space="preserve"> </w:t>
    </w:r>
    <w:r>
      <w:fldChar w:fldCharType="begin"/>
    </w:r>
    <w:r>
      <w:instrText xml:space="preserve"> STYLEREF "Document number" \* MERGEFORMAT </w:instrText>
    </w:r>
    <w:r>
      <w:fldChar w:fldCharType="separate"/>
    </w:r>
    <w:r w:rsidR="000430CE">
      <w:t>1099</w:t>
    </w:r>
    <w:r>
      <w:fldChar w:fldCharType="end"/>
    </w:r>
    <w:r w:rsidR="007B1928" w:rsidRPr="00C907DF">
      <w:t xml:space="preserve"> –</w:t>
    </w:r>
    <w:r w:rsidR="007B1928">
      <w:t xml:space="preserve"> </w:t>
    </w:r>
    <w:r>
      <w:fldChar w:fldCharType="begin"/>
    </w:r>
    <w:r>
      <w:instrText xml:space="preserve"> STYLEREF "Document name" \* MERGEFORMAT </w:instrText>
    </w:r>
    <w:r>
      <w:fldChar w:fldCharType="separate"/>
    </w:r>
    <w:r w:rsidR="000430CE">
      <w:t>The Hydrostatic design of buoys</w:t>
    </w:r>
    <w:r>
      <w:fldChar w:fldCharType="end"/>
    </w:r>
  </w:p>
  <w:p w14:paraId="15200F68" w14:textId="769E857B" w:rsidR="007B1928" w:rsidRPr="00C907DF" w:rsidRDefault="0044035D" w:rsidP="00C716E5">
    <w:pPr>
      <w:pStyle w:val="Footerportrait"/>
    </w:pPr>
    <w:r>
      <w:fldChar w:fldCharType="begin"/>
    </w:r>
    <w:r>
      <w:instrText xml:space="preserve"> STYLEREF "Edition number" \* MERGEFORMAT </w:instrText>
    </w:r>
    <w:r>
      <w:fldChar w:fldCharType="separate"/>
    </w:r>
    <w:r w:rsidR="000430CE">
      <w:t>Edition 1.0</w:t>
    </w:r>
    <w:r>
      <w:fldChar w:fldCharType="end"/>
    </w:r>
    <w:r w:rsidR="007B1928">
      <w:t xml:space="preserve">  </w:t>
    </w:r>
    <w:r>
      <w:fldChar w:fldCharType="begin"/>
    </w:r>
    <w:r>
      <w:instrText xml:space="preserve"> STYLEREF </w:instrText>
    </w:r>
    <w:r>
      <w:instrText xml:space="preserve">"Document date" \* MERGEFORMAT </w:instrText>
    </w:r>
    <w:r>
      <w:fldChar w:fldCharType="separate"/>
    </w:r>
    <w:r w:rsidR="000430CE">
      <w:t>May 2013</w:t>
    </w:r>
    <w:r>
      <w:fldChar w:fldCharType="end"/>
    </w:r>
    <w:r w:rsidR="007B1928" w:rsidRPr="00C907DF">
      <w:tab/>
    </w:r>
    <w:r w:rsidR="007B1928">
      <w:t xml:space="preserve">P </w:t>
    </w:r>
    <w:r w:rsidR="007B1928" w:rsidRPr="00C907DF">
      <w:rPr>
        <w:rStyle w:val="PageNumber"/>
        <w:szCs w:val="15"/>
      </w:rPr>
      <w:fldChar w:fldCharType="begin"/>
    </w:r>
    <w:r w:rsidR="007B1928" w:rsidRPr="00C907DF">
      <w:rPr>
        <w:rStyle w:val="PageNumber"/>
        <w:szCs w:val="15"/>
      </w:rPr>
      <w:instrText xml:space="preserve">PAGE  </w:instrText>
    </w:r>
    <w:r w:rsidR="007B1928" w:rsidRPr="00C907DF">
      <w:rPr>
        <w:rStyle w:val="PageNumber"/>
        <w:szCs w:val="15"/>
      </w:rPr>
      <w:fldChar w:fldCharType="separate"/>
    </w:r>
    <w:r w:rsidR="000430CE">
      <w:rPr>
        <w:rStyle w:val="PageNumber"/>
        <w:szCs w:val="15"/>
      </w:rPr>
      <w:t>5</w:t>
    </w:r>
    <w:r w:rsidR="007B1928" w:rsidRPr="00C907DF">
      <w:rPr>
        <w:rStyle w:val="PageNumber"/>
        <w:szCs w:val="15"/>
      </w:rPr>
      <w:fldChar w:fldCharType="end"/>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4BDCE9" w14:textId="59731131" w:rsidR="007B1928" w:rsidRDefault="007B1928" w:rsidP="00C716E5">
    <w:pPr>
      <w:pStyle w:val="Footer"/>
    </w:pPr>
  </w:p>
  <w:p w14:paraId="1C99F5B0" w14:textId="77777777" w:rsidR="007B1928" w:rsidRDefault="007B1928" w:rsidP="00C716E5">
    <w:pPr>
      <w:pStyle w:val="Footerportrait"/>
    </w:pPr>
  </w:p>
  <w:p w14:paraId="73669DC0" w14:textId="01AFC48D" w:rsidR="007B1928" w:rsidRPr="00C907DF" w:rsidRDefault="0044035D" w:rsidP="00C716E5">
    <w:pPr>
      <w:pStyle w:val="Footerportrait"/>
      <w:rPr>
        <w:rStyle w:val="PageNumber"/>
        <w:szCs w:val="15"/>
      </w:rPr>
    </w:pPr>
    <w:r>
      <w:fldChar w:fldCharType="begin"/>
    </w:r>
    <w:r>
      <w:instrText xml:space="preserve"> STYLEREF "Document type" \* MERGEFORMAT </w:instrText>
    </w:r>
    <w:r>
      <w:fldChar w:fldCharType="separate"/>
    </w:r>
    <w:r w:rsidR="000430CE" w:rsidRPr="000430CE">
      <w:rPr>
        <w:b w:val="0"/>
        <w:bCs/>
      </w:rPr>
      <w:t>IALA Guideline</w:t>
    </w:r>
    <w:r>
      <w:rPr>
        <w:b w:val="0"/>
        <w:bCs/>
      </w:rPr>
      <w:fldChar w:fldCharType="end"/>
    </w:r>
    <w:r w:rsidR="007B1928" w:rsidRPr="00C907DF">
      <w:t xml:space="preserve"> </w:t>
    </w:r>
    <w:r>
      <w:fldChar w:fldCharType="begin"/>
    </w:r>
    <w:r>
      <w:instrText xml:space="preserve"> STYLEREF "Document number" \* MERGEFORMAT </w:instrText>
    </w:r>
    <w:r>
      <w:fldChar w:fldCharType="separate"/>
    </w:r>
    <w:r w:rsidR="000430CE">
      <w:t>1099</w:t>
    </w:r>
    <w:r>
      <w:fldChar w:fldCharType="end"/>
    </w:r>
    <w:r w:rsidR="007B1928" w:rsidRPr="00C907DF">
      <w:t xml:space="preserve"> –</w:t>
    </w:r>
    <w:r w:rsidR="007B1928">
      <w:t xml:space="preserve"> </w:t>
    </w:r>
    <w:r>
      <w:fldChar w:fldCharType="begin"/>
    </w:r>
    <w:r>
      <w:instrText xml:space="preserve"> STYLEREF "Document name" \* MERGEFORMAT </w:instrText>
    </w:r>
    <w:r>
      <w:fldChar w:fldCharType="separate"/>
    </w:r>
    <w:r w:rsidR="000430CE">
      <w:t>The Hydrostatic design of buoys</w:t>
    </w:r>
    <w:r>
      <w:fldChar w:fldCharType="end"/>
    </w:r>
  </w:p>
  <w:p w14:paraId="42BEB70D" w14:textId="77777777" w:rsidR="007B1928" w:rsidRPr="00525922" w:rsidRDefault="0044035D" w:rsidP="00C716E5">
    <w:pPr>
      <w:pStyle w:val="Footerportrait"/>
    </w:pPr>
    <w:r>
      <w:fldChar w:fldCharType="begin"/>
    </w:r>
    <w:r>
      <w:instrText xml:space="preserve"> STYLEREF "Edition number" \* MERGEFORMAT </w:instrText>
    </w:r>
    <w:r>
      <w:fldChar w:fldCharType="separate"/>
    </w:r>
    <w:r w:rsidR="000430CE">
      <w:t>Edition 1.0</w:t>
    </w:r>
    <w:r>
      <w:fldChar w:fldCharType="end"/>
    </w:r>
    <w:r w:rsidR="007B1928" w:rsidRPr="00C907DF">
      <w:tab/>
    </w:r>
    <w:r w:rsidR="007B1928">
      <w:t xml:space="preserve">P </w:t>
    </w:r>
    <w:r w:rsidR="007B1928" w:rsidRPr="00C907DF">
      <w:rPr>
        <w:rStyle w:val="PageNumber"/>
        <w:szCs w:val="15"/>
      </w:rPr>
      <w:fldChar w:fldCharType="begin"/>
    </w:r>
    <w:r w:rsidR="007B1928" w:rsidRPr="00C907DF">
      <w:rPr>
        <w:rStyle w:val="PageNumber"/>
        <w:szCs w:val="15"/>
      </w:rPr>
      <w:instrText xml:space="preserve">PAGE  </w:instrText>
    </w:r>
    <w:r w:rsidR="007B1928" w:rsidRPr="00C907DF">
      <w:rPr>
        <w:rStyle w:val="PageNumber"/>
        <w:szCs w:val="15"/>
      </w:rPr>
      <w:fldChar w:fldCharType="separate"/>
    </w:r>
    <w:r w:rsidR="000430CE">
      <w:rPr>
        <w:rStyle w:val="PageNumber"/>
        <w:szCs w:val="15"/>
      </w:rPr>
      <w:t>3</w:t>
    </w:r>
    <w:r w:rsidR="007B1928" w:rsidRPr="00C907DF">
      <w:rPr>
        <w:rStyle w:val="PageNumber"/>
        <w:szCs w:val="15"/>
      </w:rPr>
      <w:fldChar w:fldCharType="end"/>
    </w: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DDA954" w14:textId="77777777" w:rsidR="007B1928" w:rsidRDefault="007B1928" w:rsidP="00C716E5">
    <w:pPr>
      <w:pStyle w:val="Footer"/>
    </w:pPr>
  </w:p>
  <w:p w14:paraId="3C619E6F" w14:textId="77777777" w:rsidR="007B1928" w:rsidRDefault="007B1928" w:rsidP="00C716E5">
    <w:pPr>
      <w:pStyle w:val="Footerportrait"/>
    </w:pPr>
  </w:p>
  <w:p w14:paraId="53E61730" w14:textId="7D34E652" w:rsidR="007B1928" w:rsidRPr="00C907DF" w:rsidRDefault="0044035D" w:rsidP="00C716E5">
    <w:pPr>
      <w:pStyle w:val="Footerportrait"/>
    </w:pPr>
    <w:r>
      <w:fldChar w:fldCharType="begin"/>
    </w:r>
    <w:r>
      <w:instrText xml:space="preserve"> STYLEREF "Document type" \* MERGEFORMAT </w:instrText>
    </w:r>
    <w:r>
      <w:fldChar w:fldCharType="separate"/>
    </w:r>
    <w:r w:rsidR="000430CE" w:rsidRPr="000430CE">
      <w:rPr>
        <w:b w:val="0"/>
        <w:bCs/>
      </w:rPr>
      <w:t>IALA Guideline</w:t>
    </w:r>
    <w:r>
      <w:rPr>
        <w:b w:val="0"/>
        <w:bCs/>
      </w:rPr>
      <w:fldChar w:fldCharType="end"/>
    </w:r>
    <w:r w:rsidR="007B1928" w:rsidRPr="00C907DF">
      <w:t xml:space="preserve"> </w:t>
    </w:r>
    <w:r>
      <w:fldChar w:fldCharType="begin"/>
    </w:r>
    <w:r>
      <w:instrText xml:space="preserve"> STYLEREF "Document number" \* MERGEFORMAT </w:instrText>
    </w:r>
    <w:r>
      <w:fldChar w:fldCharType="separate"/>
    </w:r>
    <w:r w:rsidR="000430CE">
      <w:t>1099</w:t>
    </w:r>
    <w:r>
      <w:fldChar w:fldCharType="end"/>
    </w:r>
    <w:r w:rsidR="007B1928" w:rsidRPr="00C907DF">
      <w:t xml:space="preserve"> –</w:t>
    </w:r>
    <w:r w:rsidR="007B1928">
      <w:t xml:space="preserve"> </w:t>
    </w:r>
    <w:r>
      <w:fldChar w:fldCharType="begin"/>
    </w:r>
    <w:r>
      <w:instrText xml:space="preserve"> STYLEREF "Document name" \* MERGEFORMAT </w:instrText>
    </w:r>
    <w:r>
      <w:fldChar w:fldCharType="separate"/>
    </w:r>
    <w:r w:rsidR="000430CE">
      <w:t>The Hydrostatic design of buoys</w:t>
    </w:r>
    <w:r>
      <w:fldChar w:fldCharType="end"/>
    </w:r>
    <w:r w:rsidR="007B1928">
      <w:tab/>
    </w:r>
  </w:p>
  <w:p w14:paraId="3D146753" w14:textId="613520B1" w:rsidR="007B1928" w:rsidRPr="00C907DF" w:rsidRDefault="0044035D" w:rsidP="00C716E5">
    <w:pPr>
      <w:pStyle w:val="Footerportrait"/>
    </w:pPr>
    <w:r>
      <w:fldChar w:fldCharType="begin"/>
    </w:r>
    <w:r>
      <w:instrText xml:space="preserve"> STYLEREF "Edition number" \* MERGEFORMAT </w:instrText>
    </w:r>
    <w:r>
      <w:fldChar w:fldCharType="separate"/>
    </w:r>
    <w:r w:rsidR="000430CE">
      <w:t>Edition 1.0</w:t>
    </w:r>
    <w:r>
      <w:fldChar w:fldCharType="end"/>
    </w:r>
    <w:r w:rsidR="007B1928">
      <w:t xml:space="preserve">  </w:t>
    </w:r>
    <w:r>
      <w:fldChar w:fldCharType="begin"/>
    </w:r>
    <w:r>
      <w:instrText xml:space="preserve"> STYLEREF "Document date" \* MERGEFORMAT </w:instrText>
    </w:r>
    <w:r>
      <w:fldChar w:fldCharType="separate"/>
    </w:r>
    <w:r w:rsidR="000430CE">
      <w:t>May 2013</w:t>
    </w:r>
    <w:r>
      <w:fldChar w:fldCharType="end"/>
    </w:r>
    <w:r w:rsidR="007B1928">
      <w:tab/>
    </w:r>
    <w:r w:rsidR="007B1928">
      <w:rPr>
        <w:rStyle w:val="PageNumber"/>
        <w:szCs w:val="15"/>
      </w:rPr>
      <w:t xml:space="preserve">P </w:t>
    </w:r>
    <w:r w:rsidR="007B1928" w:rsidRPr="00C907DF">
      <w:rPr>
        <w:rStyle w:val="PageNumber"/>
        <w:szCs w:val="15"/>
      </w:rPr>
      <w:fldChar w:fldCharType="begin"/>
    </w:r>
    <w:r w:rsidR="007B1928" w:rsidRPr="00C907DF">
      <w:rPr>
        <w:rStyle w:val="PageNumber"/>
        <w:szCs w:val="15"/>
      </w:rPr>
      <w:instrText xml:space="preserve">PAGE  </w:instrText>
    </w:r>
    <w:r w:rsidR="007B1928" w:rsidRPr="00C907DF">
      <w:rPr>
        <w:rStyle w:val="PageNumber"/>
        <w:szCs w:val="15"/>
      </w:rPr>
      <w:fldChar w:fldCharType="separate"/>
    </w:r>
    <w:r w:rsidR="000430CE">
      <w:rPr>
        <w:rStyle w:val="PageNumber"/>
        <w:szCs w:val="15"/>
      </w:rPr>
      <w:t>24</w:t>
    </w:r>
    <w:r w:rsidR="007B1928" w:rsidRPr="00C907DF">
      <w:rPr>
        <w:rStyle w:val="PageNumber"/>
        <w:szCs w:val="15"/>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footnote w:type="separator" w:id="-1">
    <w:p w14:paraId="27BA55C0" w14:textId="77777777" w:rsidR="0044035D" w:rsidRDefault="0044035D" w:rsidP="003274DB">
      <w:r>
        <w:separator/>
      </w:r>
    </w:p>
    <w:p w14:paraId="32785BE0" w14:textId="77777777" w:rsidR="0044035D" w:rsidRDefault="0044035D"/>
  </w:footnote>
  <w:footnote w:type="continuationSeparator" w:id="0">
    <w:p w14:paraId="3E435002" w14:textId="77777777" w:rsidR="0044035D" w:rsidRDefault="0044035D" w:rsidP="003274DB">
      <w:r>
        <w:continuationSeparator/>
      </w:r>
    </w:p>
    <w:p w14:paraId="37613332" w14:textId="77777777" w:rsidR="0044035D" w:rsidRDefault="0044035D"/>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BDC79A" w14:textId="77777777" w:rsidR="007B1928" w:rsidRPr="00ED2A8D" w:rsidRDefault="007B1928" w:rsidP="008747E0">
    <w:pPr>
      <w:pStyle w:val="Header"/>
    </w:pPr>
    <w:r w:rsidRPr="00442889">
      <w:rPr>
        <w:noProof/>
        <w:lang w:val="en-US"/>
      </w:rPr>
      <w:drawing>
        <wp:anchor distT="0" distB="0" distL="114300" distR="114300" simplePos="0" relativeHeight="251657214" behindDoc="1" locked="0" layoutInCell="1" allowOverlap="1" wp14:anchorId="0A5BE73E" wp14:editId="02C2E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89F2CF1" w14:textId="77777777" w:rsidR="007B1928" w:rsidRPr="00ED2A8D" w:rsidRDefault="007B1928" w:rsidP="008747E0">
    <w:pPr>
      <w:pStyle w:val="Header"/>
    </w:pPr>
  </w:p>
  <w:p w14:paraId="0D8C1D21" w14:textId="77777777" w:rsidR="007B1928" w:rsidRDefault="007B1928" w:rsidP="008747E0">
    <w:pPr>
      <w:pStyle w:val="Header"/>
    </w:pPr>
  </w:p>
  <w:p w14:paraId="53462CF7" w14:textId="77777777" w:rsidR="007B1928" w:rsidRDefault="007B1928" w:rsidP="008747E0">
    <w:pPr>
      <w:pStyle w:val="Header"/>
    </w:pPr>
  </w:p>
  <w:p w14:paraId="4637DF7D" w14:textId="77777777" w:rsidR="007B1928" w:rsidRDefault="007B1928" w:rsidP="008747E0">
    <w:pPr>
      <w:pStyle w:val="Header"/>
    </w:pPr>
  </w:p>
  <w:p w14:paraId="68859D7E" w14:textId="77777777" w:rsidR="007B1928" w:rsidRDefault="007B1928" w:rsidP="008747E0">
    <w:pPr>
      <w:pStyle w:val="Header"/>
    </w:pPr>
  </w:p>
  <w:p w14:paraId="68F7D7DE" w14:textId="77777777" w:rsidR="007B1928" w:rsidRDefault="007B1928" w:rsidP="008747E0">
    <w:pPr>
      <w:pStyle w:val="Header"/>
    </w:pPr>
    <w:r>
      <w:rPr>
        <w:noProof/>
        <w:lang w:val="en-US"/>
      </w:rPr>
      <w:drawing>
        <wp:anchor distT="0" distB="0" distL="114300" distR="114300" simplePos="0" relativeHeight="251656189" behindDoc="1" locked="0" layoutInCell="1" allowOverlap="1" wp14:anchorId="0A4098E0" wp14:editId="6B3575BC">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7214B79" w14:textId="77777777" w:rsidR="007B1928" w:rsidRPr="00ED2A8D" w:rsidRDefault="007B1928" w:rsidP="008747E0">
    <w:pPr>
      <w:pStyle w:val="Header"/>
    </w:pPr>
  </w:p>
  <w:p w14:paraId="2359230C" w14:textId="77777777" w:rsidR="007B1928" w:rsidRPr="00ED2A8D" w:rsidRDefault="007B1928" w:rsidP="001349DB">
    <w:pPr>
      <w:pStyle w:val="Header"/>
      <w:spacing w:line="360" w:lineRule="exact"/>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A35980" w14:textId="21DA81B7" w:rsidR="007B1928" w:rsidRDefault="007B1928">
    <w:pPr>
      <w:pStyle w:val="Header"/>
    </w:pPr>
    <w:r>
      <w:rPr>
        <w:noProof/>
        <w:lang w:val="en-US"/>
      </w:rPr>
      <w:drawing>
        <wp:anchor distT="0" distB="0" distL="114300" distR="114300" simplePos="0" relativeHeight="251688960" behindDoc="1" locked="0" layoutInCell="1" allowOverlap="1" wp14:anchorId="50518918" wp14:editId="1E40B136">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99508B4" w14:textId="77777777" w:rsidR="007B1928" w:rsidRDefault="007B1928">
    <w:pPr>
      <w:pStyle w:val="Header"/>
    </w:pPr>
  </w:p>
  <w:p w14:paraId="457BCDF6" w14:textId="77777777" w:rsidR="007B1928" w:rsidRDefault="007B1928">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A850CF" w14:textId="77777777" w:rsidR="007B1928" w:rsidRPr="00ED2A8D" w:rsidRDefault="007B1928" w:rsidP="008747E0">
    <w:pPr>
      <w:pStyle w:val="Header"/>
    </w:pPr>
    <w:r>
      <w:rPr>
        <w:noProof/>
        <w:lang w:val="en-US"/>
      </w:rPr>
      <w:drawing>
        <wp:anchor distT="0" distB="0" distL="114300" distR="114300" simplePos="0" relativeHeight="251658752" behindDoc="1" locked="0" layoutInCell="1" allowOverlap="1" wp14:anchorId="537D462A" wp14:editId="07F996D9">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030F795" w14:textId="77777777" w:rsidR="007B1928" w:rsidRPr="00ED2A8D" w:rsidRDefault="007B1928" w:rsidP="008747E0">
    <w:pPr>
      <w:pStyle w:val="Header"/>
    </w:pPr>
  </w:p>
  <w:p w14:paraId="4196D5A3" w14:textId="77777777" w:rsidR="007B1928" w:rsidRDefault="007B1928" w:rsidP="008747E0">
    <w:pPr>
      <w:pStyle w:val="Header"/>
    </w:pPr>
  </w:p>
  <w:p w14:paraId="528EA521" w14:textId="77777777" w:rsidR="007B1928" w:rsidRDefault="007B1928" w:rsidP="008747E0">
    <w:pPr>
      <w:pStyle w:val="Header"/>
    </w:pPr>
  </w:p>
  <w:p w14:paraId="4561D7CD" w14:textId="77777777" w:rsidR="007B1928" w:rsidRDefault="007B1928" w:rsidP="008747E0">
    <w:pPr>
      <w:pStyle w:val="Header"/>
    </w:pPr>
  </w:p>
  <w:p w14:paraId="55A0B421" w14:textId="5AAA95B1" w:rsidR="007B1928" w:rsidRPr="00441393" w:rsidRDefault="007B1928" w:rsidP="00441393">
    <w:pPr>
      <w:pStyle w:val="Contents"/>
    </w:pPr>
    <w:r>
      <w:t>DOCUMENT REVISION</w:t>
    </w:r>
  </w:p>
  <w:p w14:paraId="5B698B96" w14:textId="77777777" w:rsidR="007B1928" w:rsidRPr="00ED2A8D" w:rsidRDefault="007B1928" w:rsidP="008747E0">
    <w:pPr>
      <w:pStyle w:val="Header"/>
    </w:pPr>
  </w:p>
  <w:p w14:paraId="7B1CF08D" w14:textId="77777777" w:rsidR="007B1928" w:rsidRPr="00AC33A2" w:rsidRDefault="007B1928" w:rsidP="0078486B">
    <w:pPr>
      <w:pStyle w:val="Header"/>
      <w:spacing w:line="140" w:lineRule="exact"/>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E21154" w14:textId="77777777" w:rsidR="007B1928" w:rsidRPr="00ED2A8D" w:rsidRDefault="007B1928" w:rsidP="008747E0">
    <w:pPr>
      <w:pStyle w:val="Header"/>
    </w:pPr>
    <w:r>
      <w:rPr>
        <w:noProof/>
        <w:lang w:val="en-US"/>
      </w:rPr>
      <w:drawing>
        <wp:anchor distT="0" distB="0" distL="114300" distR="114300" simplePos="0" relativeHeight="251674624" behindDoc="1" locked="0" layoutInCell="1" allowOverlap="1" wp14:anchorId="32F12B7F" wp14:editId="691E6314">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4BFB135" w14:textId="77777777" w:rsidR="007B1928" w:rsidRPr="00ED2A8D" w:rsidRDefault="007B1928" w:rsidP="008747E0">
    <w:pPr>
      <w:pStyle w:val="Header"/>
    </w:pPr>
  </w:p>
  <w:p w14:paraId="28FE3B76" w14:textId="77777777" w:rsidR="007B1928" w:rsidRDefault="007B1928" w:rsidP="008747E0">
    <w:pPr>
      <w:pStyle w:val="Header"/>
    </w:pPr>
  </w:p>
  <w:p w14:paraId="3C3BE559" w14:textId="77777777" w:rsidR="007B1928" w:rsidRDefault="007B1928" w:rsidP="008747E0">
    <w:pPr>
      <w:pStyle w:val="Header"/>
    </w:pPr>
  </w:p>
  <w:p w14:paraId="60DA6C1C" w14:textId="77777777" w:rsidR="007B1928" w:rsidRDefault="007B1928" w:rsidP="008747E0">
    <w:pPr>
      <w:pStyle w:val="Header"/>
    </w:pPr>
  </w:p>
  <w:p w14:paraId="367253C7" w14:textId="20C758CA" w:rsidR="007B1928" w:rsidRPr="00441393" w:rsidRDefault="007B1928" w:rsidP="00441393">
    <w:pPr>
      <w:pStyle w:val="Contents"/>
    </w:pPr>
    <w:r>
      <w:t>CONTENTS</w:t>
    </w:r>
  </w:p>
  <w:p w14:paraId="5F253F10" w14:textId="77777777" w:rsidR="007B1928" w:rsidRDefault="007B1928" w:rsidP="0078486B">
    <w:pPr>
      <w:pStyle w:val="Header"/>
      <w:spacing w:line="140" w:lineRule="exact"/>
    </w:pPr>
  </w:p>
  <w:p w14:paraId="49DE4CE0" w14:textId="77777777" w:rsidR="007B1928" w:rsidRPr="00AC33A2" w:rsidRDefault="007B1928" w:rsidP="0078486B">
    <w:pPr>
      <w:pStyle w:val="Header"/>
      <w:spacing w:line="140" w:lineRule="exact"/>
    </w:pP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CF1644" w14:textId="77777777" w:rsidR="007B1928" w:rsidRPr="00ED2A8D" w:rsidRDefault="007B1928" w:rsidP="00C716E5">
    <w:pPr>
      <w:pStyle w:val="Header"/>
    </w:pPr>
    <w:r>
      <w:rPr>
        <w:noProof/>
        <w:lang w:val="en-US"/>
      </w:rPr>
      <w:drawing>
        <wp:anchor distT="0" distB="0" distL="114300" distR="114300" simplePos="0" relativeHeight="251697152" behindDoc="1" locked="0" layoutInCell="1" allowOverlap="1" wp14:anchorId="552A30EC" wp14:editId="4EA3A51A">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895F1EA" w14:textId="77777777" w:rsidR="007B1928" w:rsidRPr="00ED2A8D" w:rsidRDefault="007B1928" w:rsidP="00C716E5">
    <w:pPr>
      <w:pStyle w:val="Header"/>
    </w:pPr>
  </w:p>
  <w:p w14:paraId="0B6E753A" w14:textId="77777777" w:rsidR="007B1928" w:rsidRDefault="007B1928" w:rsidP="00C716E5">
    <w:pPr>
      <w:pStyle w:val="Header"/>
    </w:pPr>
  </w:p>
  <w:p w14:paraId="2793F608" w14:textId="77777777" w:rsidR="007B1928" w:rsidRDefault="007B1928" w:rsidP="00C716E5">
    <w:pPr>
      <w:pStyle w:val="Header"/>
    </w:pPr>
  </w:p>
  <w:p w14:paraId="72526114" w14:textId="77777777" w:rsidR="007B1928" w:rsidRDefault="007B1928" w:rsidP="00C716E5">
    <w:pPr>
      <w:pStyle w:val="Header"/>
    </w:pPr>
  </w:p>
  <w:p w14:paraId="5D6323BD" w14:textId="55807F88" w:rsidR="007B1928" w:rsidRPr="00441393" w:rsidRDefault="007B1928" w:rsidP="00C716E5">
    <w:pPr>
      <w:pStyle w:val="Contents"/>
    </w:pPr>
    <w:r>
      <w:t>CONTENTS</w:t>
    </w:r>
  </w:p>
  <w:p w14:paraId="3F5F0405" w14:textId="77777777" w:rsidR="007B1928" w:rsidRPr="00ED2A8D" w:rsidRDefault="007B1928" w:rsidP="00C716E5">
    <w:pPr>
      <w:pStyle w:val="Header"/>
    </w:pPr>
  </w:p>
  <w:p w14:paraId="3B29FF0C" w14:textId="77777777" w:rsidR="007B1928" w:rsidRPr="00AC33A2" w:rsidRDefault="007B1928" w:rsidP="00C716E5">
    <w:pPr>
      <w:pStyle w:val="Header"/>
      <w:spacing w:line="140" w:lineRule="exact"/>
    </w:pPr>
  </w:p>
  <w:p w14:paraId="2FA22AF6" w14:textId="3B3E2EC3" w:rsidR="007B1928" w:rsidRDefault="007B1928">
    <w:pPr>
      <w:pStyle w:val="Header"/>
    </w:pPr>
    <w:r>
      <w:rPr>
        <w:noProof/>
        <w:lang w:val="en-US"/>
      </w:rPr>
      <w:drawing>
        <wp:anchor distT="0" distB="0" distL="114300" distR="114300" simplePos="0" relativeHeight="251695104" behindDoc="1" locked="0" layoutInCell="1" allowOverlap="1" wp14:anchorId="7B56F502" wp14:editId="52023F2B">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2D6DB5" w14:textId="2B2AD0CA" w:rsidR="007B1928" w:rsidRPr="00667792" w:rsidRDefault="007B1928" w:rsidP="00667792">
    <w:pPr>
      <w:pStyle w:val="Header"/>
    </w:pPr>
    <w:r>
      <w:rPr>
        <w:noProof/>
        <w:lang w:val="en-US"/>
      </w:rPr>
      <w:drawing>
        <wp:anchor distT="0" distB="0" distL="114300" distR="114300" simplePos="0" relativeHeight="251678720" behindDoc="1" locked="0" layoutInCell="1" allowOverlap="1" wp14:anchorId="1F483467" wp14:editId="24DAFC68">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abstractNum w:abstractNumId="0">
    <w:nsid w:val="FFFFFF1D"/>
    <w:multiLevelType w:val="multilevel"/>
    <w:tmpl w:val="C46284D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2E26F164"/>
    <w:lvl w:ilvl="0">
      <w:start w:val="1"/>
      <w:numFmt w:val="decimal"/>
      <w:lvlText w:val="%1."/>
      <w:lvlJc w:val="left"/>
      <w:pPr>
        <w:tabs>
          <w:tab w:val="num" w:pos="1800"/>
        </w:tabs>
        <w:ind w:left="1800" w:hanging="360"/>
      </w:pPr>
    </w:lvl>
  </w:abstractNum>
  <w:abstractNum w:abstractNumId="2">
    <w:nsid w:val="FFFFFF7D"/>
    <w:multiLevelType w:val="singleLevel"/>
    <w:tmpl w:val="FF482632"/>
    <w:lvl w:ilvl="0">
      <w:start w:val="1"/>
      <w:numFmt w:val="decimal"/>
      <w:lvlText w:val="%1."/>
      <w:lvlJc w:val="left"/>
      <w:pPr>
        <w:tabs>
          <w:tab w:val="num" w:pos="1440"/>
        </w:tabs>
        <w:ind w:left="1440" w:hanging="360"/>
      </w:pPr>
    </w:lvl>
  </w:abstractNum>
  <w:abstractNum w:abstractNumId="3">
    <w:nsid w:val="FFFFFF7E"/>
    <w:multiLevelType w:val="singleLevel"/>
    <w:tmpl w:val="B29804B2"/>
    <w:lvl w:ilvl="0">
      <w:start w:val="1"/>
      <w:numFmt w:val="decimal"/>
      <w:lvlText w:val="%1."/>
      <w:lvlJc w:val="left"/>
      <w:pPr>
        <w:tabs>
          <w:tab w:val="num" w:pos="926"/>
        </w:tabs>
        <w:ind w:left="926" w:hanging="360"/>
      </w:pPr>
    </w:lvl>
  </w:abstractNum>
  <w:abstractNum w:abstractNumId="4">
    <w:nsid w:val="FFFFFF7F"/>
    <w:multiLevelType w:val="singleLevel"/>
    <w:tmpl w:val="68AE5188"/>
    <w:lvl w:ilvl="0">
      <w:start w:val="1"/>
      <w:numFmt w:val="decimal"/>
      <w:lvlText w:val="%1."/>
      <w:lvlJc w:val="left"/>
      <w:pPr>
        <w:tabs>
          <w:tab w:val="num" w:pos="720"/>
        </w:tabs>
        <w:ind w:left="720" w:hanging="360"/>
      </w:pPr>
    </w:lvl>
  </w:abstractNum>
  <w:abstractNum w:abstractNumId="5">
    <w:nsid w:val="FFFFFF80"/>
    <w:multiLevelType w:val="singleLevel"/>
    <w:tmpl w:val="1332ECCE"/>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59382F6C"/>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C7E090E4"/>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0064453C"/>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0">
    <w:nsid w:val="FFFFFF89"/>
    <w:multiLevelType w:val="singleLevel"/>
    <w:tmpl w:val="1D6E4904"/>
    <w:lvl w:ilvl="0">
      <w:start w:val="1"/>
      <w:numFmt w:val="bullet"/>
      <w:lvlText w:val=""/>
      <w:lvlJc w:val="left"/>
      <w:pPr>
        <w:tabs>
          <w:tab w:val="num" w:pos="360"/>
        </w:tabs>
        <w:ind w:left="360" w:hanging="360"/>
      </w:pPr>
      <w:rPr>
        <w:rFonts w:ascii="Symbol" w:hAnsi="Symbol" w:hint="default"/>
      </w:rPr>
    </w:lvl>
  </w:abstractNum>
  <w:abstractNum w:abstractNumId="11">
    <w:nsid w:val="03A21C71"/>
    <w:multiLevelType w:val="hybridMultilevel"/>
    <w:tmpl w:val="61E60816"/>
    <w:lvl w:ilvl="0" w:tplc="A156C9CC">
      <w:start w:val="1"/>
      <w:numFmt w:val="decimal"/>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041B290E"/>
    <w:multiLevelType w:val="hybridMultilevel"/>
    <w:tmpl w:val="599085F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nsid w:val="07BC66F4"/>
    <w:multiLevelType w:val="hybridMultilevel"/>
    <w:tmpl w:val="FD2AB8B2"/>
    <w:lvl w:ilvl="0" w:tplc="8F9E2C54">
      <w:start w:val="1"/>
      <w:numFmt w:val="bullet"/>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5">
    <w:nsid w:val="0A6D1F5B"/>
    <w:multiLevelType w:val="hybridMultilevel"/>
    <w:tmpl w:val="5BB0F13A"/>
    <w:lvl w:ilvl="0" w:tplc="19344DE4">
      <w:start w:val="1"/>
      <w:numFmt w:val="decimal"/>
      <w:lvlText w:val="[%1]"/>
      <w:lvlJc w:val="left"/>
      <w:pPr>
        <w:tabs>
          <w:tab w:val="num" w:pos="360"/>
        </w:tabs>
        <w:ind w:left="36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6">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0">
    <w:nsid w:val="18CF6C5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19C37E91"/>
    <w:multiLevelType w:val="multilevel"/>
    <w:tmpl w:val="4B28BAF6"/>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nsid w:val="1E7E01D9"/>
    <w:multiLevelType w:val="hybridMultilevel"/>
    <w:tmpl w:val="E88E20DA"/>
    <w:lvl w:ilvl="0" w:tplc="D4902C76">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222340A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3B27389"/>
    <w:multiLevelType w:val="hybridMultilevel"/>
    <w:tmpl w:val="1F9ACDA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4BC63137"/>
    <w:multiLevelType w:val="hybridMultilevel"/>
    <w:tmpl w:val="D0282AAA"/>
    <w:lvl w:ilvl="0" w:tplc="0B9E01EC">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nsid w:val="4BD56623"/>
    <w:multiLevelType w:val="hybridMultilevel"/>
    <w:tmpl w:val="4A0C38B2"/>
    <w:lvl w:ilvl="0" w:tplc="4BC8ADC2">
      <w:start w:val="1"/>
      <w:numFmt w:val="decimal"/>
      <w:lvlText w:val="Figure %1"/>
      <w:lvlJc w:val="left"/>
      <w:pPr>
        <w:ind w:left="1134" w:hanging="1134"/>
      </w:pPr>
      <w:rPr>
        <w:rFonts w:ascii="Arial" w:hAnsi="Arial" w:hint="default"/>
        <w:b w:val="0"/>
        <w:bCs w:val="0"/>
        <w:i/>
        <w:iCs/>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1B55D23"/>
    <w:multiLevelType w:val="multilevel"/>
    <w:tmpl w:val="A36E1D10"/>
    <w:lvl w:ilvl="0">
      <w:start w:val="1"/>
      <w:numFmt w:val="decimal"/>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8">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9">
    <w:nsid w:val="5DF421C5"/>
    <w:multiLevelType w:val="hybridMultilevel"/>
    <w:tmpl w:val="764E0518"/>
    <w:lvl w:ilvl="0" w:tplc="08090001">
      <w:start w:val="1"/>
      <w:numFmt w:val="bullet"/>
      <w:lvlText w:val=""/>
      <w:lvlJc w:val="left"/>
      <w:pPr>
        <w:tabs>
          <w:tab w:val="num" w:pos="720"/>
        </w:tabs>
        <w:ind w:left="720" w:hanging="360"/>
      </w:pPr>
      <w:rPr>
        <w:rFonts w:ascii="Symbol" w:hAnsi="Symbol"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0">
    <w:nsid w:val="60585238"/>
    <w:multiLevelType w:val="multilevel"/>
    <w:tmpl w:val="C39CEAAC"/>
    <w:lvl w:ilvl="0">
      <w:start w:val="1"/>
      <w:numFmt w:val="upperLetter"/>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1">
    <w:nsid w:val="634C1CBF"/>
    <w:multiLevelType w:val="singleLevel"/>
    <w:tmpl w:val="F3EAF97C"/>
    <w:lvl w:ilvl="0">
      <w:start w:val="1"/>
      <w:numFmt w:val="decimal"/>
      <w:lvlText w:val="Figure %1"/>
      <w:lvlJc w:val="left"/>
      <w:pPr>
        <w:tabs>
          <w:tab w:val="num" w:pos="1134"/>
        </w:tabs>
        <w:ind w:left="1134" w:hanging="1134"/>
      </w:pPr>
      <w:rPr>
        <w:rFonts w:ascii="Arial" w:hAnsi="Arial" w:hint="default"/>
        <w:b w:val="0"/>
        <w:i/>
        <w:sz w:val="22"/>
      </w:rPr>
    </w:lvl>
  </w:abstractNum>
  <w:abstractNum w:abstractNumId="42">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nsid w:val="7133770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4">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nsid w:val="744C4EFE"/>
    <w:multiLevelType w:val="hybridMultilevel"/>
    <w:tmpl w:val="7DAA843C"/>
    <w:lvl w:ilvl="0" w:tplc="324A89DA">
      <w:start w:val="1"/>
      <w:numFmt w:val="bullet"/>
      <w:lvlText w:val=""/>
      <w:lvlJc w:val="left"/>
      <w:pPr>
        <w:tabs>
          <w:tab w:val="num" w:pos="360"/>
        </w:tabs>
        <w:ind w:left="360" w:hanging="360"/>
      </w:pPr>
      <w:rPr>
        <w:rFonts w:ascii="Wingdings" w:hAnsi="Wingding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6">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7">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nsid w:val="78BA4B1E"/>
    <w:multiLevelType w:val="multilevel"/>
    <w:tmpl w:val="FE6C3A72"/>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9">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4"/>
  </w:num>
  <w:num w:numId="2">
    <w:abstractNumId w:val="49"/>
  </w:num>
  <w:num w:numId="3">
    <w:abstractNumId w:val="18"/>
  </w:num>
  <w:num w:numId="4">
    <w:abstractNumId w:val="30"/>
  </w:num>
  <w:num w:numId="5">
    <w:abstractNumId w:val="27"/>
  </w:num>
  <w:num w:numId="6">
    <w:abstractNumId w:val="19"/>
  </w:num>
  <w:num w:numId="7">
    <w:abstractNumId w:val="26"/>
  </w:num>
  <w:num w:numId="8">
    <w:abstractNumId w:val="32"/>
  </w:num>
  <w:num w:numId="9">
    <w:abstractNumId w:val="17"/>
  </w:num>
  <w:num w:numId="10">
    <w:abstractNumId w:val="25"/>
  </w:num>
  <w:num w:numId="11">
    <w:abstractNumId w:val="28"/>
  </w:num>
  <w:num w:numId="12">
    <w:abstractNumId w:val="16"/>
  </w:num>
  <w:num w:numId="13">
    <w:abstractNumId w:val="33"/>
  </w:num>
  <w:num w:numId="14">
    <w:abstractNumId w:val="9"/>
  </w:num>
  <w:num w:numId="15">
    <w:abstractNumId w:val="42"/>
  </w:num>
  <w:num w:numId="16">
    <w:abstractNumId w:val="46"/>
  </w:num>
  <w:num w:numId="17">
    <w:abstractNumId w:val="23"/>
  </w:num>
  <w:num w:numId="18">
    <w:abstractNumId w:val="21"/>
  </w:num>
  <w:num w:numId="19">
    <w:abstractNumId w:val="47"/>
  </w:num>
  <w:num w:numId="20">
    <w:abstractNumId w:val="12"/>
  </w:num>
  <w:num w:numId="21">
    <w:abstractNumId w:val="44"/>
  </w:num>
  <w:num w:numId="22">
    <w:abstractNumId w:val="31"/>
  </w:num>
  <w:num w:numId="23">
    <w:abstractNumId w:val="43"/>
  </w:num>
  <w:num w:numId="24">
    <w:abstractNumId w:val="0"/>
  </w:num>
  <w:num w:numId="25">
    <w:abstractNumId w:val="1"/>
  </w:num>
  <w:num w:numId="26">
    <w:abstractNumId w:val="2"/>
  </w:num>
  <w:num w:numId="27">
    <w:abstractNumId w:val="5"/>
  </w:num>
  <w:num w:numId="28">
    <w:abstractNumId w:val="6"/>
  </w:num>
  <w:num w:numId="29">
    <w:abstractNumId w:val="7"/>
  </w:num>
  <w:num w:numId="30">
    <w:abstractNumId w:val="8"/>
  </w:num>
  <w:num w:numId="31">
    <w:abstractNumId w:val="4"/>
  </w:num>
  <w:num w:numId="32">
    <w:abstractNumId w:val="10"/>
  </w:num>
  <w:num w:numId="33">
    <w:abstractNumId w:val="24"/>
  </w:num>
  <w:num w:numId="34">
    <w:abstractNumId w:val="20"/>
  </w:num>
  <w:num w:numId="35">
    <w:abstractNumId w:val="11"/>
  </w:num>
  <w:num w:numId="36">
    <w:abstractNumId w:val="35"/>
  </w:num>
  <w:num w:numId="37">
    <w:abstractNumId w:val="14"/>
  </w:num>
  <w:num w:numId="38">
    <w:abstractNumId w:val="41"/>
  </w:num>
  <w:num w:numId="39">
    <w:abstractNumId w:val="48"/>
  </w:num>
  <w:num w:numId="40">
    <w:abstractNumId w:val="38"/>
  </w:num>
  <w:num w:numId="41">
    <w:abstractNumId w:val="22"/>
  </w:num>
  <w:num w:numId="42">
    <w:abstractNumId w:val="40"/>
  </w:num>
  <w:num w:numId="43">
    <w:abstractNumId w:val="13"/>
  </w:num>
  <w:num w:numId="44">
    <w:abstractNumId w:val="29"/>
  </w:num>
  <w:num w:numId="45">
    <w:abstractNumId w:val="15"/>
    <w:lvlOverride w:ilvl="0">
      <w:startOverride w:val="1"/>
    </w:lvlOverride>
  </w:num>
  <w:num w:numId="46">
    <w:abstractNumId w:val="45"/>
  </w:num>
  <w:num w:numId="47">
    <w:abstractNumId w:val="39"/>
  </w:num>
  <w:num w:numId="48">
    <w:abstractNumId w:val="3"/>
  </w:num>
  <w:num w:numId="49">
    <w:abstractNumId w:val="36"/>
  </w:num>
  <w:num w:numId="50">
    <w:abstractNumId w:val="37"/>
  </w:num>
  <w:numIdMacAtCleanup w:val="23"/>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79"/>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080B"/>
    <w:rsid w:val="0001616D"/>
    <w:rsid w:val="00016839"/>
    <w:rsid w:val="000174F9"/>
    <w:rsid w:val="000249C2"/>
    <w:rsid w:val="000258F6"/>
    <w:rsid w:val="000379A7"/>
    <w:rsid w:val="00040EB8"/>
    <w:rsid w:val="000430CE"/>
    <w:rsid w:val="00057B6D"/>
    <w:rsid w:val="00061A7B"/>
    <w:rsid w:val="00072E06"/>
    <w:rsid w:val="0008654C"/>
    <w:rsid w:val="000904ED"/>
    <w:rsid w:val="00091545"/>
    <w:rsid w:val="000A27A8"/>
    <w:rsid w:val="000B2356"/>
    <w:rsid w:val="000C711B"/>
    <w:rsid w:val="000D2431"/>
    <w:rsid w:val="000E3954"/>
    <w:rsid w:val="000E3E52"/>
    <w:rsid w:val="000F0F9F"/>
    <w:rsid w:val="000F3F43"/>
    <w:rsid w:val="000F58ED"/>
    <w:rsid w:val="00104CCD"/>
    <w:rsid w:val="00113D5B"/>
    <w:rsid w:val="00113F8F"/>
    <w:rsid w:val="0011426F"/>
    <w:rsid w:val="001349DB"/>
    <w:rsid w:val="00135AEB"/>
    <w:rsid w:val="00136E58"/>
    <w:rsid w:val="001547F9"/>
    <w:rsid w:val="001607D8"/>
    <w:rsid w:val="00161325"/>
    <w:rsid w:val="00184427"/>
    <w:rsid w:val="001875B1"/>
    <w:rsid w:val="001B2A35"/>
    <w:rsid w:val="001B339A"/>
    <w:rsid w:val="001C650B"/>
    <w:rsid w:val="001C72B5"/>
    <w:rsid w:val="001D2E7A"/>
    <w:rsid w:val="001D3992"/>
    <w:rsid w:val="001D4A3E"/>
    <w:rsid w:val="001E416D"/>
    <w:rsid w:val="001F4EF8"/>
    <w:rsid w:val="001F5AB1"/>
    <w:rsid w:val="00201337"/>
    <w:rsid w:val="002022EA"/>
    <w:rsid w:val="002044E9"/>
    <w:rsid w:val="00205B17"/>
    <w:rsid w:val="00205D9B"/>
    <w:rsid w:val="002204DA"/>
    <w:rsid w:val="00222946"/>
    <w:rsid w:val="0022371A"/>
    <w:rsid w:val="00237785"/>
    <w:rsid w:val="00251FB9"/>
    <w:rsid w:val="002520AD"/>
    <w:rsid w:val="0025660A"/>
    <w:rsid w:val="00257DF8"/>
    <w:rsid w:val="00257E4A"/>
    <w:rsid w:val="0026038D"/>
    <w:rsid w:val="0027175D"/>
    <w:rsid w:val="0029793F"/>
    <w:rsid w:val="002A1C42"/>
    <w:rsid w:val="002A617C"/>
    <w:rsid w:val="002A71CF"/>
    <w:rsid w:val="002B3E9D"/>
    <w:rsid w:val="002C77F4"/>
    <w:rsid w:val="002D0869"/>
    <w:rsid w:val="002D78FE"/>
    <w:rsid w:val="002E4993"/>
    <w:rsid w:val="002E5BAC"/>
    <w:rsid w:val="002E7291"/>
    <w:rsid w:val="002E7635"/>
    <w:rsid w:val="002F265A"/>
    <w:rsid w:val="0030413F"/>
    <w:rsid w:val="00305EFE"/>
    <w:rsid w:val="00313B4B"/>
    <w:rsid w:val="00313D85"/>
    <w:rsid w:val="00315CE3"/>
    <w:rsid w:val="0031629B"/>
    <w:rsid w:val="003251FE"/>
    <w:rsid w:val="0032748E"/>
    <w:rsid w:val="003274DB"/>
    <w:rsid w:val="00327FBF"/>
    <w:rsid w:val="00332A7B"/>
    <w:rsid w:val="003343E0"/>
    <w:rsid w:val="00335E40"/>
    <w:rsid w:val="00345E37"/>
    <w:rsid w:val="00347F3E"/>
    <w:rsid w:val="003621C3"/>
    <w:rsid w:val="0036382D"/>
    <w:rsid w:val="00380350"/>
    <w:rsid w:val="00380B4E"/>
    <w:rsid w:val="003816E4"/>
    <w:rsid w:val="0039131E"/>
    <w:rsid w:val="003A04A6"/>
    <w:rsid w:val="003A7759"/>
    <w:rsid w:val="003A7F6E"/>
    <w:rsid w:val="003B03EA"/>
    <w:rsid w:val="003C7C34"/>
    <w:rsid w:val="003D0F37"/>
    <w:rsid w:val="003D5150"/>
    <w:rsid w:val="003F1C3A"/>
    <w:rsid w:val="00414698"/>
    <w:rsid w:val="00426B90"/>
    <w:rsid w:val="00432C05"/>
    <w:rsid w:val="0044035D"/>
    <w:rsid w:val="00441393"/>
    <w:rsid w:val="00441969"/>
    <w:rsid w:val="00447CF0"/>
    <w:rsid w:val="00456F10"/>
    <w:rsid w:val="00474746"/>
    <w:rsid w:val="00477D62"/>
    <w:rsid w:val="00492A8D"/>
    <w:rsid w:val="004944C8"/>
    <w:rsid w:val="004A0EBF"/>
    <w:rsid w:val="004A4EC4"/>
    <w:rsid w:val="004A51CC"/>
    <w:rsid w:val="004C0E4B"/>
    <w:rsid w:val="004D4E89"/>
    <w:rsid w:val="004E0BBB"/>
    <w:rsid w:val="004E1D57"/>
    <w:rsid w:val="004E2F16"/>
    <w:rsid w:val="004F6196"/>
    <w:rsid w:val="00503044"/>
    <w:rsid w:val="00511BB8"/>
    <w:rsid w:val="00523666"/>
    <w:rsid w:val="00525922"/>
    <w:rsid w:val="00526234"/>
    <w:rsid w:val="00534F34"/>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40DA"/>
    <w:rsid w:val="005D6E5D"/>
    <w:rsid w:val="005E3989"/>
    <w:rsid w:val="005E4659"/>
    <w:rsid w:val="005E657A"/>
    <w:rsid w:val="005F1386"/>
    <w:rsid w:val="005F17C2"/>
    <w:rsid w:val="006127AC"/>
    <w:rsid w:val="00634A78"/>
    <w:rsid w:val="00642025"/>
    <w:rsid w:val="00646E87"/>
    <w:rsid w:val="0065107F"/>
    <w:rsid w:val="00661946"/>
    <w:rsid w:val="00666061"/>
    <w:rsid w:val="00667424"/>
    <w:rsid w:val="00667792"/>
    <w:rsid w:val="00671677"/>
    <w:rsid w:val="006750F2"/>
    <w:rsid w:val="006752D6"/>
    <w:rsid w:val="00675E02"/>
    <w:rsid w:val="0068553C"/>
    <w:rsid w:val="00685F34"/>
    <w:rsid w:val="00695656"/>
    <w:rsid w:val="006975A8"/>
    <w:rsid w:val="006A1012"/>
    <w:rsid w:val="006B24C0"/>
    <w:rsid w:val="006C1376"/>
    <w:rsid w:val="006C48F9"/>
    <w:rsid w:val="006E0DE0"/>
    <w:rsid w:val="006E0E7D"/>
    <w:rsid w:val="006E10BF"/>
    <w:rsid w:val="006F1C14"/>
    <w:rsid w:val="00703A6A"/>
    <w:rsid w:val="00722236"/>
    <w:rsid w:val="0072737A"/>
    <w:rsid w:val="00731DEE"/>
    <w:rsid w:val="00734BC6"/>
    <w:rsid w:val="007541D3"/>
    <w:rsid w:val="007577D7"/>
    <w:rsid w:val="007715E8"/>
    <w:rsid w:val="00776004"/>
    <w:rsid w:val="0078486B"/>
    <w:rsid w:val="00785A39"/>
    <w:rsid w:val="00787D8A"/>
    <w:rsid w:val="00790277"/>
    <w:rsid w:val="00791EBC"/>
    <w:rsid w:val="00793577"/>
    <w:rsid w:val="007A446A"/>
    <w:rsid w:val="007A53A6"/>
    <w:rsid w:val="007A6159"/>
    <w:rsid w:val="007B1928"/>
    <w:rsid w:val="007B27E9"/>
    <w:rsid w:val="007B2C5B"/>
    <w:rsid w:val="007B2D11"/>
    <w:rsid w:val="007B6A93"/>
    <w:rsid w:val="007B7BEC"/>
    <w:rsid w:val="007D2107"/>
    <w:rsid w:val="007D5895"/>
    <w:rsid w:val="007D77AB"/>
    <w:rsid w:val="007E28D0"/>
    <w:rsid w:val="007E30DF"/>
    <w:rsid w:val="007E4ECF"/>
    <w:rsid w:val="007F7544"/>
    <w:rsid w:val="00800995"/>
    <w:rsid w:val="00816F79"/>
    <w:rsid w:val="008172F8"/>
    <w:rsid w:val="008326B2"/>
    <w:rsid w:val="00846831"/>
    <w:rsid w:val="00865532"/>
    <w:rsid w:val="00867686"/>
    <w:rsid w:val="008737D3"/>
    <w:rsid w:val="008747E0"/>
    <w:rsid w:val="00876841"/>
    <w:rsid w:val="00882B3C"/>
    <w:rsid w:val="0088783D"/>
    <w:rsid w:val="008972C3"/>
    <w:rsid w:val="008A30BA"/>
    <w:rsid w:val="008C33B5"/>
    <w:rsid w:val="008C3A72"/>
    <w:rsid w:val="008C6969"/>
    <w:rsid w:val="008E1F69"/>
    <w:rsid w:val="008E76B1"/>
    <w:rsid w:val="008F38BB"/>
    <w:rsid w:val="008F57D8"/>
    <w:rsid w:val="00902834"/>
    <w:rsid w:val="00914E26"/>
    <w:rsid w:val="0091590F"/>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A22"/>
    <w:rsid w:val="00994D97"/>
    <w:rsid w:val="009A07B7"/>
    <w:rsid w:val="009B1545"/>
    <w:rsid w:val="009B5023"/>
    <w:rsid w:val="009B785E"/>
    <w:rsid w:val="009C26F8"/>
    <w:rsid w:val="009C609E"/>
    <w:rsid w:val="009D26AB"/>
    <w:rsid w:val="009E16EC"/>
    <w:rsid w:val="009E433C"/>
    <w:rsid w:val="009E4A4D"/>
    <w:rsid w:val="009E6578"/>
    <w:rsid w:val="009F081F"/>
    <w:rsid w:val="00A066AF"/>
    <w:rsid w:val="00A06A3D"/>
    <w:rsid w:val="00A13E56"/>
    <w:rsid w:val="00A227BF"/>
    <w:rsid w:val="00A24838"/>
    <w:rsid w:val="00A2743E"/>
    <w:rsid w:val="00A30C33"/>
    <w:rsid w:val="00A4308C"/>
    <w:rsid w:val="00A44836"/>
    <w:rsid w:val="00A524B5"/>
    <w:rsid w:val="00A549B3"/>
    <w:rsid w:val="00A56184"/>
    <w:rsid w:val="00A67954"/>
    <w:rsid w:val="00A72ED7"/>
    <w:rsid w:val="00A8083F"/>
    <w:rsid w:val="00A90D86"/>
    <w:rsid w:val="00A91DBA"/>
    <w:rsid w:val="00A97900"/>
    <w:rsid w:val="00AA1D7A"/>
    <w:rsid w:val="00AA3E01"/>
    <w:rsid w:val="00AB0BFA"/>
    <w:rsid w:val="00AB76B7"/>
    <w:rsid w:val="00AC33A2"/>
    <w:rsid w:val="00AD0943"/>
    <w:rsid w:val="00AD38F7"/>
    <w:rsid w:val="00AE65F1"/>
    <w:rsid w:val="00AE6BB4"/>
    <w:rsid w:val="00AE74AD"/>
    <w:rsid w:val="00AF159C"/>
    <w:rsid w:val="00B01873"/>
    <w:rsid w:val="00B07717"/>
    <w:rsid w:val="00B17253"/>
    <w:rsid w:val="00B2583D"/>
    <w:rsid w:val="00B31A41"/>
    <w:rsid w:val="00B36932"/>
    <w:rsid w:val="00B40199"/>
    <w:rsid w:val="00B502FF"/>
    <w:rsid w:val="00B643DF"/>
    <w:rsid w:val="00B65300"/>
    <w:rsid w:val="00B67422"/>
    <w:rsid w:val="00B70BD4"/>
    <w:rsid w:val="00B73463"/>
    <w:rsid w:val="00B90123"/>
    <w:rsid w:val="00B9016D"/>
    <w:rsid w:val="00BA0F98"/>
    <w:rsid w:val="00BA1517"/>
    <w:rsid w:val="00BA67FD"/>
    <w:rsid w:val="00BA7C48"/>
    <w:rsid w:val="00BC251F"/>
    <w:rsid w:val="00BC27F6"/>
    <w:rsid w:val="00BC39F4"/>
    <w:rsid w:val="00BD1587"/>
    <w:rsid w:val="00BD6A20"/>
    <w:rsid w:val="00BD7EE1"/>
    <w:rsid w:val="00BE3A27"/>
    <w:rsid w:val="00BE5568"/>
    <w:rsid w:val="00BF1358"/>
    <w:rsid w:val="00C0106D"/>
    <w:rsid w:val="00C133BE"/>
    <w:rsid w:val="00C222B4"/>
    <w:rsid w:val="00C231BA"/>
    <w:rsid w:val="00C262E4"/>
    <w:rsid w:val="00C33E20"/>
    <w:rsid w:val="00C35CF6"/>
    <w:rsid w:val="00C3725B"/>
    <w:rsid w:val="00C378A1"/>
    <w:rsid w:val="00C533EC"/>
    <w:rsid w:val="00C5470E"/>
    <w:rsid w:val="00C55EFB"/>
    <w:rsid w:val="00C56585"/>
    <w:rsid w:val="00C56B3F"/>
    <w:rsid w:val="00C716E5"/>
    <w:rsid w:val="00C773D9"/>
    <w:rsid w:val="00C80307"/>
    <w:rsid w:val="00C80ACE"/>
    <w:rsid w:val="00C81162"/>
    <w:rsid w:val="00C83666"/>
    <w:rsid w:val="00C870B5"/>
    <w:rsid w:val="00C907DF"/>
    <w:rsid w:val="00C91630"/>
    <w:rsid w:val="00C9558A"/>
    <w:rsid w:val="00C966EB"/>
    <w:rsid w:val="00CA04B1"/>
    <w:rsid w:val="00CA2DFC"/>
    <w:rsid w:val="00CA4EC9"/>
    <w:rsid w:val="00CB03D4"/>
    <w:rsid w:val="00CB0617"/>
    <w:rsid w:val="00CC35EF"/>
    <w:rsid w:val="00CC5048"/>
    <w:rsid w:val="00CC6246"/>
    <w:rsid w:val="00CE5E46"/>
    <w:rsid w:val="00CF49CC"/>
    <w:rsid w:val="00D04F0B"/>
    <w:rsid w:val="00D1463A"/>
    <w:rsid w:val="00D32DDF"/>
    <w:rsid w:val="00D3700C"/>
    <w:rsid w:val="00D514A5"/>
    <w:rsid w:val="00D60132"/>
    <w:rsid w:val="00D638E0"/>
    <w:rsid w:val="00D653B1"/>
    <w:rsid w:val="00D74AE1"/>
    <w:rsid w:val="00D75D42"/>
    <w:rsid w:val="00D80B20"/>
    <w:rsid w:val="00D865A8"/>
    <w:rsid w:val="00D9012A"/>
    <w:rsid w:val="00D92C2D"/>
    <w:rsid w:val="00D9361E"/>
    <w:rsid w:val="00DA17CD"/>
    <w:rsid w:val="00DB25B3"/>
    <w:rsid w:val="00DE0893"/>
    <w:rsid w:val="00DE2814"/>
    <w:rsid w:val="00DE6796"/>
    <w:rsid w:val="00E01272"/>
    <w:rsid w:val="00E03067"/>
    <w:rsid w:val="00E03846"/>
    <w:rsid w:val="00E11FF8"/>
    <w:rsid w:val="00E16EB4"/>
    <w:rsid w:val="00E20A7D"/>
    <w:rsid w:val="00E21A27"/>
    <w:rsid w:val="00E27A2F"/>
    <w:rsid w:val="00E42A94"/>
    <w:rsid w:val="00E458BF"/>
    <w:rsid w:val="00E54BFB"/>
    <w:rsid w:val="00E54CD7"/>
    <w:rsid w:val="00E706E7"/>
    <w:rsid w:val="00E72527"/>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147"/>
    <w:rsid w:val="00F02A5A"/>
    <w:rsid w:val="00F11368"/>
    <w:rsid w:val="00F11764"/>
    <w:rsid w:val="00F157E2"/>
    <w:rsid w:val="00F259E2"/>
    <w:rsid w:val="00F521C6"/>
    <w:rsid w:val="00F527AC"/>
    <w:rsid w:val="00F5503F"/>
    <w:rsid w:val="00F61D83"/>
    <w:rsid w:val="00F65DD1"/>
    <w:rsid w:val="00F707B3"/>
    <w:rsid w:val="00F71135"/>
    <w:rsid w:val="00F74309"/>
    <w:rsid w:val="00F865BC"/>
    <w:rsid w:val="00F90461"/>
    <w:rsid w:val="00FA370D"/>
    <w:rsid w:val="00FC378B"/>
    <w:rsid w:val="00FC3977"/>
    <w:rsid w:val="00FC6C4E"/>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B8212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80">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FC6C4E"/>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unhideWhenUsed/>
    <w:rsid w:val="00CF49CC"/>
    <w:pPr>
      <w:spacing w:after="120"/>
      <w:ind w:left="360"/>
    </w:pPr>
    <w:rPr>
      <w:sz w:val="16"/>
      <w:szCs w:val="16"/>
    </w:rPr>
  </w:style>
  <w:style w:type="character" w:customStyle="1" w:styleId="BodyTextIndent3Char">
    <w:name w:val="Body Text Indent 3 Char"/>
    <w:basedOn w:val="DefaultParagraphFont"/>
    <w:link w:val="BodyTextIndent3"/>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511BB8"/>
    <w:pPr>
      <w:numPr>
        <w:numId w:val="17"/>
      </w:numPr>
      <w:tabs>
        <w:tab w:val="clear" w:pos="0"/>
      </w:tabs>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4A51CC"/>
    <w:pPr>
      <w:numPr>
        <w:numId w:val="6"/>
      </w:numPr>
      <w:tabs>
        <w:tab w:val="left" w:pos="851"/>
      </w:tabs>
      <w:spacing w:after="240"/>
      <w:ind w:left="851" w:hanging="851"/>
    </w:pPr>
    <w:rPr>
      <w:b/>
      <w:bCs/>
      <w:i/>
      <w:color w:val="575756"/>
      <w:sz w:val="22"/>
      <w:u w:val="single"/>
    </w:rPr>
  </w:style>
  <w:style w:type="paragraph" w:styleId="ListNumber">
    <w:name w:val="List Number"/>
    <w:basedOn w:val="Normal"/>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Normal"/>
    <w:next w:val="Normal"/>
    <w:qFormat/>
    <w:rsid w:val="004A51CC"/>
    <w:pPr>
      <w:numPr>
        <w:numId w:val="10"/>
      </w:numPr>
      <w:spacing w:before="240" w:after="240"/>
    </w:pPr>
    <w:rPr>
      <w:b/>
      <w:bCs/>
      <w:i/>
      <w:color w:val="575756"/>
      <w:sz w:val="22"/>
      <w:u w:val="single"/>
    </w:r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qFormat/>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E10BF"/>
    <w:pPr>
      <w:numPr>
        <w:numId w:val="20"/>
      </w:numPr>
    </w:pPr>
    <w:rPr>
      <w:b/>
      <w:caps/>
      <w:color w:val="407EC9"/>
      <w:sz w:val="28"/>
    </w:rPr>
  </w:style>
  <w:style w:type="paragraph" w:customStyle="1" w:styleId="AnnexCHead2">
    <w:name w:val="Annex C Head 2"/>
    <w:basedOn w:val="Normal"/>
    <w:rsid w:val="00414698"/>
    <w:pPr>
      <w:numPr>
        <w:ilvl w:val="1"/>
        <w:numId w:val="21"/>
      </w:numPr>
    </w:pPr>
    <w:rPr>
      <w:caps/>
      <w:color w:val="00558C"/>
      <w:sz w:val="24"/>
    </w:rPr>
  </w:style>
  <w:style w:type="paragraph" w:customStyle="1" w:styleId="AnnexCHead3">
    <w:name w:val="Annex C Head 3"/>
    <w:basedOn w:val="Normal"/>
    <w:rsid w:val="006E10BF"/>
    <w:pPr>
      <w:numPr>
        <w:ilvl w:val="2"/>
        <w:numId w:val="21"/>
      </w:numPr>
      <w:spacing w:before="120" w:after="120"/>
    </w:pPr>
    <w:rPr>
      <w:b/>
      <w:smallCaps/>
      <w:color w:val="407EC9"/>
      <w:sz w:val="22"/>
    </w:rPr>
  </w:style>
  <w:style w:type="paragraph" w:customStyle="1" w:styleId="AnnexCHead4">
    <w:name w:val="Annex C Head 4"/>
    <w:basedOn w:val="Normal"/>
    <w:next w:val="BodyText"/>
    <w:rsid w:val="006E10BF"/>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2"/>
      </w:numPr>
    </w:pPr>
    <w:rPr>
      <w:b/>
      <w:caps/>
      <w:color w:val="407EC9"/>
      <w:sz w:val="28"/>
      <w:lang w:eastAsia="de-DE"/>
    </w:rPr>
  </w:style>
  <w:style w:type="paragraph" w:customStyle="1" w:styleId="ANNEXDHEAD2">
    <w:name w:val="ANNEX D HEAD 2"/>
    <w:basedOn w:val="BodyText"/>
    <w:next w:val="Heading2separationline"/>
    <w:rsid w:val="006E10BF"/>
    <w:pPr>
      <w:numPr>
        <w:ilvl w:val="1"/>
        <w:numId w:val="22"/>
      </w:numPr>
      <w:spacing w:before="120"/>
    </w:pPr>
    <w:rPr>
      <w:b/>
      <w:color w:val="407EC9"/>
      <w:sz w:val="24"/>
      <w:lang w:eastAsia="de-DE"/>
    </w:rPr>
  </w:style>
  <w:style w:type="paragraph" w:customStyle="1" w:styleId="AnnexDHead3">
    <w:name w:val="Annex D Head 3"/>
    <w:basedOn w:val="BodyText"/>
    <w:rsid w:val="006E10BF"/>
    <w:pPr>
      <w:numPr>
        <w:ilvl w:val="2"/>
        <w:numId w:val="22"/>
      </w:numPr>
    </w:pPr>
    <w:rPr>
      <w:b/>
      <w:smallCaps/>
      <w:color w:val="407EC9"/>
      <w:lang w:eastAsia="de-DE"/>
    </w:rPr>
  </w:style>
  <w:style w:type="paragraph" w:customStyle="1" w:styleId="AnnexDHead4">
    <w:name w:val="Annex D Head 4"/>
    <w:basedOn w:val="Normal"/>
    <w:next w:val="BodyText"/>
    <w:rsid w:val="006E10BF"/>
    <w:pPr>
      <w:numPr>
        <w:ilvl w:val="3"/>
        <w:numId w:val="22"/>
      </w:numPr>
      <w:spacing w:before="120" w:after="120"/>
    </w:pPr>
    <w:rPr>
      <w:color w:val="407EC9"/>
      <w:sz w:val="22"/>
    </w:rPr>
  </w:style>
  <w:style w:type="paragraph" w:styleId="Index1">
    <w:name w:val="index 1"/>
    <w:basedOn w:val="Normal"/>
    <w:next w:val="Normal"/>
    <w:autoRedefine/>
    <w:rsid w:val="007B1928"/>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styleId="Index2">
    <w:name w:val="index 2"/>
    <w:basedOn w:val="Normal"/>
    <w:next w:val="Normal"/>
    <w:autoRedefine/>
    <w:rsid w:val="007B1928"/>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Times New Roman"/>
      <w:sz w:val="22"/>
      <w:szCs w:val="24"/>
      <w:lang w:eastAsia="de-DE"/>
    </w:rPr>
  </w:style>
  <w:style w:type="paragraph" w:styleId="Index3">
    <w:name w:val="index 3"/>
    <w:basedOn w:val="Normal"/>
    <w:next w:val="Normal"/>
    <w:autoRedefine/>
    <w:rsid w:val="007B1928"/>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Times New Roman"/>
      <w:sz w:val="22"/>
      <w:szCs w:val="24"/>
      <w:lang w:eastAsia="de-DE"/>
    </w:rPr>
  </w:style>
  <w:style w:type="paragraph" w:styleId="Index4">
    <w:name w:val="index 4"/>
    <w:basedOn w:val="Normal"/>
    <w:next w:val="Normal"/>
    <w:autoRedefine/>
    <w:rsid w:val="007B1928"/>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Times New Roman"/>
      <w:sz w:val="22"/>
      <w:szCs w:val="24"/>
      <w:lang w:eastAsia="de-DE"/>
    </w:rPr>
  </w:style>
  <w:style w:type="paragraph" w:styleId="Index5">
    <w:name w:val="index 5"/>
    <w:basedOn w:val="Normal"/>
    <w:next w:val="Normal"/>
    <w:autoRedefine/>
    <w:rsid w:val="007B1928"/>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Times New Roman"/>
      <w:sz w:val="22"/>
      <w:szCs w:val="24"/>
      <w:lang w:eastAsia="de-DE"/>
    </w:rPr>
  </w:style>
  <w:style w:type="paragraph" w:styleId="Index6">
    <w:name w:val="index 6"/>
    <w:basedOn w:val="Normal"/>
    <w:next w:val="Normal"/>
    <w:autoRedefine/>
    <w:rsid w:val="007B1928"/>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Times New Roman"/>
      <w:sz w:val="22"/>
      <w:szCs w:val="24"/>
      <w:lang w:eastAsia="de-DE"/>
    </w:rPr>
  </w:style>
  <w:style w:type="paragraph" w:styleId="Index7">
    <w:name w:val="index 7"/>
    <w:basedOn w:val="Normal"/>
    <w:next w:val="Normal"/>
    <w:autoRedefine/>
    <w:rsid w:val="007B1928"/>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Times New Roman"/>
      <w:sz w:val="22"/>
      <w:szCs w:val="24"/>
      <w:lang w:eastAsia="de-DE"/>
    </w:rPr>
  </w:style>
  <w:style w:type="paragraph" w:styleId="IndexHeading">
    <w:name w:val="index heading"/>
    <w:basedOn w:val="Normal"/>
    <w:next w:val="Index1"/>
    <w:rsid w:val="007B1928"/>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styleId="Quote">
    <w:name w:val="Quote"/>
    <w:basedOn w:val="Normal"/>
    <w:link w:val="QuoteChar"/>
    <w:rsid w:val="007B1928"/>
    <w:pPr>
      <w:spacing w:before="60" w:after="60" w:line="240" w:lineRule="auto"/>
      <w:ind w:left="567" w:right="935"/>
      <w:jc w:val="both"/>
    </w:pPr>
    <w:rPr>
      <w:rFonts w:ascii="Arial" w:eastAsia="Times New Roman" w:hAnsi="Arial" w:cs="Times New Roman"/>
      <w:i/>
      <w:sz w:val="22"/>
      <w:szCs w:val="24"/>
    </w:rPr>
  </w:style>
  <w:style w:type="character" w:customStyle="1" w:styleId="QuoteChar">
    <w:name w:val="Quote Char"/>
    <w:basedOn w:val="DefaultParagraphFont"/>
    <w:link w:val="Quote"/>
    <w:rsid w:val="007B1928"/>
    <w:rPr>
      <w:rFonts w:ascii="Arial" w:eastAsia="Times New Roman" w:hAnsi="Arial" w:cs="Times New Roman"/>
      <w:i/>
      <w:szCs w:val="24"/>
      <w:lang w:val="en-GB"/>
    </w:rPr>
  </w:style>
  <w:style w:type="paragraph" w:customStyle="1" w:styleId="Tabletext0">
    <w:name w:val="Table_text"/>
    <w:basedOn w:val="Normal"/>
    <w:rsid w:val="007B192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Times New Roman"/>
      <w:iCs/>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doNotSaveAsSingleFile/>
</w:webSettings>
</file>

<file path=word/_rels/document.xml.rels><?xml version="1.0" encoding="UTF-8" standalone="yes"?>
<Relationships xmlns="http://schemas.openxmlformats.org/package/2006/relationships"><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footer" Target="footer1.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header" Target="header3.xml"/><Relationship Id="rId14" Type="http://schemas.openxmlformats.org/officeDocument/2006/relationships/footer" Target="footer4.xml"/><Relationship Id="rId15" Type="http://schemas.openxmlformats.org/officeDocument/2006/relationships/header" Target="header4.xml"/><Relationship Id="rId16" Type="http://schemas.openxmlformats.org/officeDocument/2006/relationships/header" Target="header5.xml"/><Relationship Id="rId17" Type="http://schemas.openxmlformats.org/officeDocument/2006/relationships/footer" Target="footer5.xml"/><Relationship Id="rId18" Type="http://schemas.openxmlformats.org/officeDocument/2006/relationships/image" Target="media/image5.png"/><Relationship Id="rId19" Type="http://schemas.openxmlformats.org/officeDocument/2006/relationships/image" Target="media/image6.jpeg"/><Relationship Id="rId30" Type="http://schemas.openxmlformats.org/officeDocument/2006/relationships/oleObject" Target="embeddings/oleObject5.bin"/><Relationship Id="rId31" Type="http://schemas.openxmlformats.org/officeDocument/2006/relationships/image" Target="media/image13.png"/><Relationship Id="rId32" Type="http://schemas.openxmlformats.org/officeDocument/2006/relationships/comments" Target="comments.xml"/><Relationship Id="rId33" Type="http://schemas.microsoft.com/office/2011/relationships/commentsExtended" Target="commentsExtended.xml"/><Relationship Id="rId34" Type="http://schemas.openxmlformats.org/officeDocument/2006/relationships/image" Target="media/image14.png"/><Relationship Id="rId35" Type="http://schemas.openxmlformats.org/officeDocument/2006/relationships/image" Target="media/image15.wmf"/><Relationship Id="rId36" Type="http://schemas.openxmlformats.org/officeDocument/2006/relationships/oleObject" Target="embeddings/oleObject6.bin"/><Relationship Id="rId37" Type="http://schemas.openxmlformats.org/officeDocument/2006/relationships/image" Target="media/image16.wmf"/><Relationship Id="rId38" Type="http://schemas.openxmlformats.org/officeDocument/2006/relationships/oleObject" Target="embeddings/oleObject7.bin"/><Relationship Id="rId39" Type="http://schemas.openxmlformats.org/officeDocument/2006/relationships/image" Target="media/image17.wmf"/><Relationship Id="rId50" Type="http://schemas.openxmlformats.org/officeDocument/2006/relationships/oleObject" Target="embeddings/oleObject13.bin"/><Relationship Id="rId51" Type="http://schemas.openxmlformats.org/officeDocument/2006/relationships/image" Target="media/image23.wmf"/><Relationship Id="rId52" Type="http://schemas.openxmlformats.org/officeDocument/2006/relationships/oleObject" Target="embeddings/oleObject14.bin"/><Relationship Id="rId53" Type="http://schemas.openxmlformats.org/officeDocument/2006/relationships/image" Target="media/image24.png"/><Relationship Id="rId54" Type="http://schemas.openxmlformats.org/officeDocument/2006/relationships/image" Target="media/image25.png"/><Relationship Id="rId55" Type="http://schemas.openxmlformats.org/officeDocument/2006/relationships/image" Target="media/image26.wmf"/><Relationship Id="rId56" Type="http://schemas.openxmlformats.org/officeDocument/2006/relationships/oleObject" Target="embeddings/oleObject15.bin"/><Relationship Id="rId57" Type="http://schemas.openxmlformats.org/officeDocument/2006/relationships/image" Target="media/image27.wmf"/><Relationship Id="rId58" Type="http://schemas.openxmlformats.org/officeDocument/2006/relationships/oleObject" Target="embeddings/oleObject16.bin"/><Relationship Id="rId59" Type="http://schemas.openxmlformats.org/officeDocument/2006/relationships/image" Target="media/image28.wmf"/><Relationship Id="rId70" Type="http://schemas.openxmlformats.org/officeDocument/2006/relationships/image" Target="media/image35.jpeg"/><Relationship Id="rId71" Type="http://schemas.openxmlformats.org/officeDocument/2006/relationships/image" Target="media/image36.wmf"/><Relationship Id="rId72" Type="http://schemas.openxmlformats.org/officeDocument/2006/relationships/oleObject" Target="embeddings/oleObject21.bin"/><Relationship Id="rId73" Type="http://schemas.openxmlformats.org/officeDocument/2006/relationships/image" Target="media/image37.wmf"/><Relationship Id="rId74" Type="http://schemas.openxmlformats.org/officeDocument/2006/relationships/oleObject" Target="embeddings/oleObject22.bin"/><Relationship Id="rId75" Type="http://schemas.openxmlformats.org/officeDocument/2006/relationships/image" Target="media/image38.wmf"/><Relationship Id="rId76" Type="http://schemas.openxmlformats.org/officeDocument/2006/relationships/oleObject" Target="embeddings/oleObject23.bin"/><Relationship Id="rId77" Type="http://schemas.openxmlformats.org/officeDocument/2006/relationships/image" Target="media/image39.wmf"/><Relationship Id="rId78" Type="http://schemas.openxmlformats.org/officeDocument/2006/relationships/oleObject" Target="embeddings/oleObject24.bin"/><Relationship Id="rId79" Type="http://schemas.openxmlformats.org/officeDocument/2006/relationships/image" Target="media/image40.png"/><Relationship Id="rId90" Type="http://schemas.openxmlformats.org/officeDocument/2006/relationships/image" Target="media/image48.jpeg"/><Relationship Id="rId91" Type="http://schemas.openxmlformats.org/officeDocument/2006/relationships/image" Target="media/image49.jpeg"/><Relationship Id="rId92" Type="http://schemas.openxmlformats.org/officeDocument/2006/relationships/image" Target="media/image50.jpeg"/><Relationship Id="rId93" Type="http://schemas.openxmlformats.org/officeDocument/2006/relationships/header" Target="header6.xml"/><Relationship Id="rId94" Type="http://schemas.openxmlformats.org/officeDocument/2006/relationships/footer" Target="footer6.xml"/><Relationship Id="rId95" Type="http://schemas.openxmlformats.org/officeDocument/2006/relationships/fontTable" Target="fontTable.xml"/><Relationship Id="rId96" Type="http://schemas.microsoft.com/office/2011/relationships/people" Target="people.xml"/><Relationship Id="rId97" Type="http://schemas.openxmlformats.org/officeDocument/2006/relationships/theme" Target="theme/theme1.xml"/><Relationship Id="rId20" Type="http://schemas.openxmlformats.org/officeDocument/2006/relationships/image" Target="media/image7.png"/><Relationship Id="rId21" Type="http://schemas.openxmlformats.org/officeDocument/2006/relationships/image" Target="media/image8.wmf"/><Relationship Id="rId22" Type="http://schemas.openxmlformats.org/officeDocument/2006/relationships/oleObject" Target="embeddings/oleObject1.bin"/><Relationship Id="rId23" Type="http://schemas.openxmlformats.org/officeDocument/2006/relationships/image" Target="media/image9.wmf"/><Relationship Id="rId24" Type="http://schemas.openxmlformats.org/officeDocument/2006/relationships/oleObject" Target="embeddings/oleObject2.bin"/><Relationship Id="rId25" Type="http://schemas.openxmlformats.org/officeDocument/2006/relationships/image" Target="media/image10.wmf"/><Relationship Id="rId26" Type="http://schemas.openxmlformats.org/officeDocument/2006/relationships/oleObject" Target="embeddings/oleObject3.bin"/><Relationship Id="rId27" Type="http://schemas.openxmlformats.org/officeDocument/2006/relationships/image" Target="media/image11.wmf"/><Relationship Id="rId28" Type="http://schemas.openxmlformats.org/officeDocument/2006/relationships/oleObject" Target="embeddings/oleObject4.bin"/><Relationship Id="rId29" Type="http://schemas.openxmlformats.org/officeDocument/2006/relationships/image" Target="media/image12.wmf"/><Relationship Id="rId40" Type="http://schemas.openxmlformats.org/officeDocument/2006/relationships/oleObject" Target="embeddings/oleObject8.bin"/><Relationship Id="rId41" Type="http://schemas.openxmlformats.org/officeDocument/2006/relationships/image" Target="media/image18.wmf"/><Relationship Id="rId42" Type="http://schemas.openxmlformats.org/officeDocument/2006/relationships/oleObject" Target="embeddings/oleObject9.bin"/><Relationship Id="rId43" Type="http://schemas.openxmlformats.org/officeDocument/2006/relationships/image" Target="media/image19.wmf"/><Relationship Id="rId44" Type="http://schemas.openxmlformats.org/officeDocument/2006/relationships/oleObject" Target="embeddings/oleObject10.bin"/><Relationship Id="rId45" Type="http://schemas.openxmlformats.org/officeDocument/2006/relationships/image" Target="media/image20.wmf"/><Relationship Id="rId46" Type="http://schemas.openxmlformats.org/officeDocument/2006/relationships/oleObject" Target="embeddings/oleObject11.bin"/><Relationship Id="rId47" Type="http://schemas.openxmlformats.org/officeDocument/2006/relationships/image" Target="media/image21.wmf"/><Relationship Id="rId48" Type="http://schemas.openxmlformats.org/officeDocument/2006/relationships/oleObject" Target="embeddings/oleObject12.bin"/><Relationship Id="rId49" Type="http://schemas.openxmlformats.org/officeDocument/2006/relationships/image" Target="media/image22.wmf"/><Relationship Id="rId60" Type="http://schemas.openxmlformats.org/officeDocument/2006/relationships/oleObject" Target="embeddings/oleObject17.bin"/><Relationship Id="rId61" Type="http://schemas.openxmlformats.org/officeDocument/2006/relationships/image" Target="media/image29.jpeg"/><Relationship Id="rId62" Type="http://schemas.openxmlformats.org/officeDocument/2006/relationships/image" Target="media/image30.wmf"/><Relationship Id="rId63" Type="http://schemas.openxmlformats.org/officeDocument/2006/relationships/oleObject" Target="embeddings/oleObject18.bin"/><Relationship Id="rId64" Type="http://schemas.openxmlformats.org/officeDocument/2006/relationships/image" Target="media/image31.jpeg"/><Relationship Id="rId65" Type="http://schemas.openxmlformats.org/officeDocument/2006/relationships/image" Target="media/image32.wmf"/><Relationship Id="rId66" Type="http://schemas.openxmlformats.org/officeDocument/2006/relationships/oleObject" Target="embeddings/oleObject19.bin"/><Relationship Id="rId67" Type="http://schemas.openxmlformats.org/officeDocument/2006/relationships/image" Target="media/image33.wmf"/><Relationship Id="rId68" Type="http://schemas.openxmlformats.org/officeDocument/2006/relationships/oleObject" Target="embeddings/oleObject20.bin"/><Relationship Id="rId69" Type="http://schemas.openxmlformats.org/officeDocument/2006/relationships/image" Target="media/image34.png"/><Relationship Id="rId80" Type="http://schemas.openxmlformats.org/officeDocument/2006/relationships/image" Target="media/image41.png"/><Relationship Id="rId81" Type="http://schemas.openxmlformats.org/officeDocument/2006/relationships/image" Target="media/image42.wmf"/><Relationship Id="rId82" Type="http://schemas.openxmlformats.org/officeDocument/2006/relationships/oleObject" Target="embeddings/oleObject25.bin"/><Relationship Id="rId83" Type="http://schemas.openxmlformats.org/officeDocument/2006/relationships/image" Target="media/image43.wmf"/><Relationship Id="rId84" Type="http://schemas.openxmlformats.org/officeDocument/2006/relationships/oleObject" Target="embeddings/oleObject26.bin"/><Relationship Id="rId85" Type="http://schemas.openxmlformats.org/officeDocument/2006/relationships/image" Target="media/image44.wmf"/><Relationship Id="rId86" Type="http://schemas.openxmlformats.org/officeDocument/2006/relationships/oleObject" Target="embeddings/oleObject27.bin"/><Relationship Id="rId87" Type="http://schemas.openxmlformats.org/officeDocument/2006/relationships/image" Target="media/image45.png"/><Relationship Id="rId88" Type="http://schemas.openxmlformats.org/officeDocument/2006/relationships/image" Target="media/image46.png"/><Relationship Id="rId89" Type="http://schemas.openxmlformats.org/officeDocument/2006/relationships/image" Target="media/image47.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localhost/Users/michaelhadley/Documents/IALA/Formatting/Templates/IALA%20Guideline.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0668F0-1BF6-3543-B5AA-7D81C29692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Guideline.dotx</Template>
  <TotalTime>147</TotalTime>
  <Pages>28</Pages>
  <Words>5683</Words>
  <Characters>32396</Characters>
  <Application>Microsoft Macintosh Word</Application>
  <DocSecurity>0</DocSecurity>
  <Lines>269</Lines>
  <Paragraphs>76</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38003</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Michael Hadley</cp:lastModifiedBy>
  <cp:revision>13</cp:revision>
  <dcterms:created xsi:type="dcterms:W3CDTF">2016-03-15T11:58:00Z</dcterms:created>
  <dcterms:modified xsi:type="dcterms:W3CDTF">2016-03-19T15:59:00Z</dcterms:modified>
  <cp:category/>
</cp:coreProperties>
</file>